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E7728" w:rsidRPr="00823CD6" w:rsidRDefault="00164B07" w:rsidP="000E7728">
      <w:pPr>
        <w:autoSpaceDE w:val="0"/>
        <w:autoSpaceDN w:val="0"/>
        <w:adjustRightInd w:val="0"/>
        <w:ind w:right="-586"/>
        <w:rPr>
          <w:rFonts w:ascii="MetaNormal-Roman" w:hAnsi="MetaNormal-Roman"/>
          <w:sz w:val="12"/>
          <w:lang w:val="en-US"/>
        </w:rPr>
      </w:pPr>
      <w:r>
        <w:rPr>
          <w:rFonts w:ascii="MetaNormal-Roman" w:hAnsi="MetaNormal-Roman"/>
          <w:noProof/>
          <w:sz w:val="18"/>
          <w:lang w:eastAsia="de-DE"/>
        </w:rPr>
        <mc:AlternateContent>
          <mc:Choice Requires="wps">
            <w:drawing>
              <wp:anchor distT="0" distB="0" distL="114300" distR="114300" simplePos="0" relativeHeight="251659264" behindDoc="0" locked="0" layoutInCell="1" allowOverlap="1">
                <wp:simplePos x="0" y="0"/>
                <wp:positionH relativeFrom="page">
                  <wp:posOffset>284480</wp:posOffset>
                </wp:positionH>
                <wp:positionV relativeFrom="page">
                  <wp:posOffset>5346700</wp:posOffset>
                </wp:positionV>
                <wp:extent cx="108585" cy="0"/>
                <wp:effectExtent l="8255" t="12700" r="6985" b="6350"/>
                <wp:wrapNone/>
                <wp:docPr id="1126"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EB5486" id="Line 13"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" strokeweight=".5pt">
                <w10:wrap anchorx="page" anchory="page"/>
              </v:line>
            </w:pict>
          </mc:Fallback>
        </mc:AlternateContent>
      </w:r>
      <w:r>
        <w:rPr>
          <w:rFonts w:ascii="MetaNormal-Roman" w:hAnsi="MetaNormal-Roman"/>
          <w:noProof/>
          <w:sz w:val="12"/>
          <w:lang w:eastAsia="de-DE"/>
        </w:rPr>
        <mc:AlternateContent>
          <mc:Choice Requires="wps">
            <w:drawing>
              <wp:anchor distT="0" distB="0" distL="114300" distR="114300" simplePos="0" relativeHeight="251657216" behindDoc="0" locked="1" layoutInCell="1" allowOverlap="1">
                <wp:simplePos x="0" y="0"/>
                <wp:positionH relativeFrom="column">
                  <wp:posOffset>4526915</wp:posOffset>
                </wp:positionH>
                <wp:positionV relativeFrom="page">
                  <wp:posOffset>1623695</wp:posOffset>
                </wp:positionV>
                <wp:extent cx="1810385" cy="1748790"/>
                <wp:effectExtent l="0" t="0" r="18415" b="3810"/>
                <wp:wrapNone/>
                <wp:docPr id="11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0385" cy="174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325F" w:rsidRPr="000E7728" w:rsidRDefault="0061325F" w:rsidP="000E7728">
                            <w:pPr>
                              <w:spacing w:line="200" w:lineRule="exact"/>
                              <w:rPr>
                                <w:rFonts w:ascii="MetaBold-Roman" w:hAnsi="MetaBold-Roman"/>
                                <w:sz w:val="16"/>
                                <w:lang w:val="en-US"/>
                              </w:rPr>
                            </w:pPr>
                            <w:r w:rsidRPr="000E7728">
                              <w:rPr>
                                <w:rFonts w:ascii="MetaBold-Roman" w:hAnsi="MetaBold-Roman"/>
                                <w:sz w:val="16"/>
                                <w:lang w:val="en-US"/>
                              </w:rPr>
                              <w:t>Institute of Immunology</w:t>
                            </w:r>
                          </w:p>
                          <w:p w:rsidR="0061325F" w:rsidRPr="007B20FA" w:rsidRDefault="0061325F" w:rsidP="000E7728">
                            <w:pPr>
                              <w:spacing w:line="200" w:lineRule="exact"/>
                              <w:rPr>
                                <w:rFonts w:ascii="MetaNormal-Roman" w:hAnsi="MetaNormal-Roman"/>
                                <w:sz w:val="16"/>
                                <w:lang w:val="en-US"/>
                              </w:rPr>
                            </w:pPr>
                            <w:r w:rsidRPr="000E7728">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t xml:space="preserve">Medical Director </w:t>
                            </w:r>
                          </w:p>
                          <w:p w:rsidR="0061325F" w:rsidRPr="007B20FA" w:rsidRDefault="00A54A86" w:rsidP="000E7728">
                            <w:pPr>
                              <w:spacing w:before="60" w:line="200" w:lineRule="exact"/>
                              <w:rPr>
                                <w:rFonts w:ascii="MetaNormal-Roman" w:hAnsi="MetaNormal-Roman"/>
                                <w:b/>
                                <w:sz w:val="16"/>
                                <w:lang w:val="en-US"/>
                              </w:rPr>
                            </w:pPr>
                            <w:r>
                              <w:rPr>
                                <w:rFonts w:ascii="MetaNormal-Roman" w:hAnsi="MetaNormal-Roman"/>
                                <w:b/>
                                <w:sz w:val="16"/>
                                <w:lang w:val="en-US"/>
                              </w:rPr>
                              <w:t>Study Directors</w:t>
                            </w:r>
                            <w:r w:rsidR="0061325F" w:rsidRPr="007B20FA">
                              <w:rPr>
                                <w:rFonts w:ascii="MetaNormal-Roman" w:hAnsi="MetaNormal-Roman"/>
                                <w:b/>
                                <w:sz w:val="16"/>
                                <w:lang w:val="en-US"/>
                              </w:rPr>
                              <w:t>:</w:t>
                            </w:r>
                          </w:p>
                          <w:p w:rsidR="0061325F" w:rsidRPr="001F3E24" w:rsidRDefault="0061325F" w:rsidP="000E7728">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61325F" w:rsidRDefault="0061325F" w:rsidP="000E7728">
                            <w:pPr>
                              <w:spacing w:line="200" w:lineRule="exact"/>
                              <w:rPr>
                                <w:rFonts w:ascii="MetaNormal-Roman" w:hAnsi="MetaNormal-Roman"/>
                                <w:sz w:val="16"/>
                                <w:lang w:val="da-DK"/>
                              </w:rPr>
                            </w:pPr>
                            <w:r>
                              <w:rPr>
                                <w:rFonts w:ascii="MetaNormal-Roman" w:hAnsi="MetaNormal-Roman"/>
                                <w:sz w:val="16"/>
                                <w:lang w:val="da-DK"/>
                              </w:rPr>
                              <w:t>Institute of Immunology</w:t>
                            </w:r>
                          </w:p>
                          <w:p w:rsidR="0061325F" w:rsidRPr="001F3E24" w:rsidRDefault="0061325F" w:rsidP="000E7728">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61325F" w:rsidRPr="001D11FC" w:rsidRDefault="0061325F" w:rsidP="000E7728">
                            <w:pPr>
                              <w:spacing w:line="200" w:lineRule="exact"/>
                              <w:rPr>
                                <w:rFonts w:ascii="MetaNormalLF-Roman" w:hAnsi="MetaNormalLF-Roman"/>
                                <w:sz w:val="16"/>
                                <w:szCs w:val="16"/>
                              </w:rPr>
                            </w:pPr>
                            <w:r w:rsidRPr="001D11FC">
                              <w:rPr>
                                <w:rStyle w:val="Hyperlink"/>
                                <w:rFonts w:ascii="MetaNormalLF-Roman" w:hAnsi="MetaNormalLF-Roman"/>
                                <w:sz w:val="16"/>
                                <w:szCs w:val="16"/>
                              </w:rPr>
                              <w:t>caner.suesal@med.uni-heidelberg.de</w:t>
                            </w:r>
                          </w:p>
                          <w:p w:rsidR="0061325F" w:rsidRPr="007B20FA" w:rsidRDefault="0061325F" w:rsidP="000E7728">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61325F" w:rsidRPr="007B20FA" w:rsidRDefault="0061325F" w:rsidP="000E7728">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61325F" w:rsidRPr="002905A6" w:rsidRDefault="0061325F" w:rsidP="000E7728">
                            <w:pPr>
                              <w:spacing w:line="200" w:lineRule="exact"/>
                              <w:rPr>
                                <w:rFonts w:ascii="MetaNormal-Roman" w:hAnsi="MetaNormal-Roman"/>
                                <w:sz w:val="16"/>
                              </w:rPr>
                            </w:pPr>
                            <w:r w:rsidRPr="002905A6">
                              <w:rPr>
                                <w:rFonts w:ascii="MetaNormal-Roman" w:hAnsi="MetaNormal-Roman"/>
                                <w:sz w:val="16"/>
                              </w:rPr>
                              <w:t>Tel: +49 6221 9112 0</w:t>
                            </w:r>
                          </w:p>
                          <w:p w:rsidR="0061325F" w:rsidRPr="001D11FC" w:rsidRDefault="0061325F" w:rsidP="000E7728">
                            <w:pPr>
                              <w:spacing w:line="200" w:lineRule="exact"/>
                              <w:rPr>
                                <w:rStyle w:val="Hyperlink"/>
                                <w:rFonts w:ascii="MetaNormalLF-Roman" w:hAnsi="MetaNormalLF-Roman"/>
                                <w:sz w:val="16"/>
                                <w:szCs w:val="16"/>
                              </w:rPr>
                            </w:pPr>
                            <w:r w:rsidRPr="001D11FC">
                              <w:rPr>
                                <w:rStyle w:val="Hyperlink"/>
                                <w:rFonts w:ascii="MetaNormalLF-Roman" w:hAnsi="MetaNormalLF-Roman"/>
                                <w:sz w:val="16"/>
                                <w:szCs w:val="16"/>
                              </w:rPr>
                              <w:t>christian.morath@med.uni-heidelberg.de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margin-left:356.45pt;margin-top:127.85pt;width:142.55pt;height:137.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" filled="f" stroked="f">
                <v:textbox inset="0,0,0,0">
                  <w:txbxContent>
                    <w:p w:rsidR="0061325F" w:rsidRPr="000E7728" w:rsidRDefault="0061325F" w:rsidP="000E7728">
                      <w:pPr>
                        <w:spacing w:line="200" w:lineRule="exact"/>
                        <w:rPr>
                          <w:rFonts w:ascii="MetaBold-Roman" w:hAnsi="MetaBold-Roman"/>
                          <w:sz w:val="16"/>
                          <w:lang w:val="en-US"/>
                        </w:rPr>
                      </w:pPr>
                      <w:r w:rsidRPr="000E7728">
                        <w:rPr>
                          <w:rFonts w:ascii="MetaBold-Roman" w:hAnsi="MetaBold-Roman"/>
                          <w:sz w:val="16"/>
                          <w:lang w:val="en-US"/>
                        </w:rPr>
                        <w:t>Institute of Immunology</w:t>
                      </w:r>
                    </w:p>
                    <w:p w:rsidR="0061325F" w:rsidRPr="007B20FA" w:rsidRDefault="0061325F" w:rsidP="000E7728">
                      <w:pPr>
                        <w:spacing w:line="200" w:lineRule="exact"/>
                        <w:rPr>
                          <w:rFonts w:ascii="MetaNormal-Roman" w:hAnsi="MetaNormal-Roman"/>
                          <w:sz w:val="16"/>
                          <w:lang w:val="en-US"/>
                        </w:rPr>
                      </w:pPr>
                      <w:r w:rsidRPr="000E7728">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t xml:space="preserve">Medical Director </w:t>
                      </w:r>
                    </w:p>
                    <w:p w:rsidR="0061325F" w:rsidRPr="007B20FA" w:rsidRDefault="00A54A86" w:rsidP="000E7728">
                      <w:pPr>
                        <w:spacing w:before="60" w:line="200" w:lineRule="exact"/>
                        <w:rPr>
                          <w:rFonts w:ascii="MetaNormal-Roman" w:hAnsi="MetaNormal-Roman"/>
                          <w:b/>
                          <w:sz w:val="16"/>
                          <w:lang w:val="en-US"/>
                        </w:rPr>
                      </w:pPr>
                      <w:r>
                        <w:rPr>
                          <w:rFonts w:ascii="MetaNormal-Roman" w:hAnsi="MetaNormal-Roman"/>
                          <w:b/>
                          <w:sz w:val="16"/>
                          <w:lang w:val="en-US"/>
                        </w:rPr>
                        <w:t>Study Directors</w:t>
                      </w:r>
                      <w:r w:rsidR="0061325F" w:rsidRPr="007B20FA">
                        <w:rPr>
                          <w:rFonts w:ascii="MetaNormal-Roman" w:hAnsi="MetaNormal-Roman"/>
                          <w:b/>
                          <w:sz w:val="16"/>
                          <w:lang w:val="en-US"/>
                        </w:rPr>
                        <w:t>:</w:t>
                      </w:r>
                    </w:p>
                    <w:p w:rsidR="0061325F" w:rsidRPr="001F3E24" w:rsidRDefault="0061325F" w:rsidP="000E7728">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61325F" w:rsidRDefault="0061325F" w:rsidP="000E7728">
                      <w:pPr>
                        <w:spacing w:line="200" w:lineRule="exact"/>
                        <w:rPr>
                          <w:rFonts w:ascii="MetaNormal-Roman" w:hAnsi="MetaNormal-Roman"/>
                          <w:sz w:val="16"/>
                          <w:lang w:val="da-DK"/>
                        </w:rPr>
                      </w:pPr>
                      <w:r>
                        <w:rPr>
                          <w:rFonts w:ascii="MetaNormal-Roman" w:hAnsi="MetaNormal-Roman"/>
                          <w:sz w:val="16"/>
                          <w:lang w:val="da-DK"/>
                        </w:rPr>
                        <w:t>Institute of Immunology</w:t>
                      </w:r>
                    </w:p>
                    <w:p w:rsidR="0061325F" w:rsidRPr="001F3E24" w:rsidRDefault="0061325F" w:rsidP="000E7728">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61325F" w:rsidRPr="001D11FC" w:rsidRDefault="0061325F" w:rsidP="000E7728">
                      <w:pPr>
                        <w:spacing w:line="200" w:lineRule="exact"/>
                        <w:rPr>
                          <w:rFonts w:ascii="MetaNormalLF-Roman" w:hAnsi="MetaNormalLF-Roman"/>
                          <w:sz w:val="16"/>
                          <w:szCs w:val="16"/>
                        </w:rPr>
                      </w:pPr>
                      <w:r w:rsidRPr="001D11FC">
                        <w:rPr>
                          <w:rStyle w:val="Hyperlink"/>
                          <w:rFonts w:ascii="MetaNormalLF-Roman" w:hAnsi="MetaNormalLF-Roman"/>
                          <w:sz w:val="16"/>
                          <w:szCs w:val="16"/>
                        </w:rPr>
                        <w:t>caner.suesal@med.uni-heidelberg.de</w:t>
                      </w:r>
                    </w:p>
                    <w:p w:rsidR="0061325F" w:rsidRPr="007B20FA" w:rsidRDefault="0061325F" w:rsidP="000E7728">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61325F" w:rsidRPr="007B20FA" w:rsidRDefault="0061325F" w:rsidP="000E7728">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61325F" w:rsidRPr="002905A6" w:rsidRDefault="0061325F" w:rsidP="000E7728">
                      <w:pPr>
                        <w:spacing w:line="200" w:lineRule="exact"/>
                        <w:rPr>
                          <w:rFonts w:ascii="MetaNormal-Roman" w:hAnsi="MetaNormal-Roman"/>
                          <w:sz w:val="16"/>
                        </w:rPr>
                      </w:pPr>
                      <w:r w:rsidRPr="002905A6">
                        <w:rPr>
                          <w:rFonts w:ascii="MetaNormal-Roman" w:hAnsi="MetaNormal-Roman"/>
                          <w:sz w:val="16"/>
                        </w:rPr>
                        <w:t>Tel: +49 6221 9112 0</w:t>
                      </w:r>
                    </w:p>
                    <w:p w:rsidR="0061325F" w:rsidRPr="001D11FC" w:rsidRDefault="0061325F" w:rsidP="000E7728">
                      <w:pPr>
                        <w:spacing w:line="200" w:lineRule="exact"/>
                        <w:rPr>
                          <w:rStyle w:val="Hyperlink"/>
                          <w:rFonts w:ascii="MetaNormalLF-Roman" w:hAnsi="MetaNormalLF-Roman"/>
                          <w:sz w:val="16"/>
                          <w:szCs w:val="16"/>
                        </w:rPr>
                      </w:pPr>
                      <w:r w:rsidRPr="001D11FC">
                        <w:rPr>
                          <w:rStyle w:val="Hyperlink"/>
                          <w:rFonts w:ascii="MetaNormalLF-Roman" w:hAnsi="MetaNormalLF-Roman"/>
                          <w:sz w:val="16"/>
                          <w:szCs w:val="16"/>
                        </w:rPr>
                        <w:t>christian.morath@med.uni-heidelberg.de</w:t>
                      </w:r>
                    </w:p>
                  </w:txbxContent>
                </v:textbox>
                <w10:wrap anchory="page"/>
                <w10:anchorlock/>
              </v:shape>
            </w:pict>
          </mc:Fallback>
        </mc:AlternateContent>
      </w:r>
      <w:r>
        <w:rPr>
          <w:rFonts w:ascii="MetaNormal-Roman" w:hAnsi="MetaNormal-Roman"/>
          <w:noProof/>
          <w:sz w:val="18"/>
          <w:lang w:eastAsia="de-DE"/>
        </w:rPr>
        <mc:AlternateContent>
          <mc:Choice Requires="wps">
            <w:drawing>
              <wp:anchor distT="0" distB="0" distL="114300" distR="114300" simplePos="0" relativeHeight="251658240" behindDoc="0" locked="0" layoutInCell="1" allowOverlap="1">
                <wp:simplePos x="0" y="0"/>
                <wp:positionH relativeFrom="page">
                  <wp:posOffset>288290</wp:posOffset>
                </wp:positionH>
                <wp:positionV relativeFrom="page">
                  <wp:posOffset>3762375</wp:posOffset>
                </wp:positionV>
                <wp:extent cx="107950" cy="0"/>
                <wp:effectExtent l="12065" t="9525" r="13335" b="9525"/>
                <wp:wrapNone/>
                <wp:docPr id="1124"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8794A5" id="Line 12"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" strokeweight=".5pt">
                <w10:wrap anchorx="page" anchory="page"/>
              </v:line>
            </w:pict>
          </mc:Fallback>
        </mc:AlternateContent>
      </w:r>
      <w:r w:rsidR="000E7728" w:rsidRPr="004B20F8">
        <w:rPr>
          <w:rFonts w:ascii="MetaNormal-Roman" w:hAnsi="MetaNormal-Roman"/>
          <w:sz w:val="12"/>
          <w:lang w:val="en-US"/>
        </w:rPr>
        <w:t xml:space="preserve">Heidelberg University Hospital </w:t>
      </w:r>
      <w:r w:rsidR="000E7728" w:rsidRPr="004B20F8">
        <w:rPr>
          <w:rFonts w:ascii="MetaNormal-Roman" w:hAnsi="MetaNormal-Roman"/>
          <w:sz w:val="12"/>
          <w:lang w:val="en-US" w:eastAsia="de-DE"/>
        </w:rPr>
        <w:t xml:space="preserve">| </w:t>
      </w:r>
      <w:r w:rsidR="000E7728" w:rsidRPr="00823CD6">
        <w:rPr>
          <w:rFonts w:ascii="MetaNormal-Roman" w:hAnsi="MetaNormal-Roman"/>
          <w:sz w:val="12"/>
          <w:lang w:val="en-US"/>
        </w:rPr>
        <w:t xml:space="preserve">Institute of Immunology, </w:t>
      </w:r>
    </w:p>
    <w:p w:rsidR="000E7728" w:rsidRPr="0087279E" w:rsidRDefault="000E7728" w:rsidP="000E7728">
      <w:pPr>
        <w:autoSpaceDE w:val="0"/>
        <w:autoSpaceDN w:val="0"/>
        <w:adjustRightInd w:val="0"/>
        <w:ind w:right="-586"/>
        <w:rPr>
          <w:rFonts w:ascii="MetaNormal-Roman" w:hAnsi="MetaNormal-Roman"/>
          <w:sz w:val="12"/>
          <w:lang w:val="en-US"/>
        </w:rPr>
        <w:sectPr w:rsidR="000E7728" w:rsidRPr="0087279E" w:rsidSect="00CD10BC">
          <w:headerReference w:type="even" r:id="rId8"/>
          <w:headerReference w:type="default" r:id="rId9"/>
          <w:footerReference w:type="default" r:id="rId10"/>
          <w:headerReference w:type="first" r:id="rId11"/>
          <w:footerReference w:type="first" r:id="rId12"/>
          <w:type w:val="continuous"/>
          <w:pgSz w:w="11906" w:h="16838" w:code="9"/>
          <w:pgMar w:top="2809" w:right="6685" w:bottom="1134" w:left="1134" w:header="680" w:footer="567" w:gutter="0"/>
          <w:cols w:space="708"/>
          <w:titlePg/>
          <w:docGrid w:linePitch="360"/>
        </w:sectPr>
      </w:pPr>
      <w:r w:rsidRPr="0087279E">
        <w:rPr>
          <w:rFonts w:ascii="MetaNormal-Roman" w:hAnsi="MetaNormal-Roman"/>
          <w:sz w:val="12"/>
          <w:lang w:val="en-US"/>
        </w:rPr>
        <w:t xml:space="preserve">Collaborative Transplant Study </w:t>
      </w:r>
      <w:r w:rsidRPr="0087279E">
        <w:rPr>
          <w:rFonts w:ascii="MetaNormal-Roman" w:hAnsi="MetaNormal-Roman"/>
          <w:sz w:val="12"/>
          <w:lang w:val="en-US" w:eastAsia="de-DE"/>
        </w:rPr>
        <w:t xml:space="preserve">| </w:t>
      </w:r>
      <w:r w:rsidRPr="0087279E">
        <w:rPr>
          <w:rFonts w:ascii="MetaNormal-Roman" w:hAnsi="MetaNormal-Roman"/>
          <w:sz w:val="12"/>
          <w:lang w:val="en-US"/>
        </w:rPr>
        <w:t xml:space="preserve">INF 305 </w:t>
      </w:r>
      <w:r w:rsidRPr="0087279E">
        <w:rPr>
          <w:rFonts w:ascii="MetaNormal-Roman" w:hAnsi="MetaNormal-Roman"/>
          <w:sz w:val="12"/>
          <w:lang w:val="en-US" w:eastAsia="de-DE"/>
        </w:rPr>
        <w:t>|</w:t>
      </w:r>
      <w:r w:rsidRPr="0087279E">
        <w:rPr>
          <w:rFonts w:ascii="MetaNormal-Roman" w:hAnsi="MetaNormal-Roman"/>
          <w:sz w:val="12"/>
          <w:lang w:val="en-US"/>
        </w:rPr>
        <w:t xml:space="preserve"> 69120 Heidelberg</w:t>
      </w:r>
    </w:p>
    <w:p w:rsidR="00AD40B1" w:rsidRPr="0087279E" w:rsidRDefault="00AD40B1">
      <w:pPr>
        <w:rPr>
          <w:rFonts w:ascii="MetaNormal-Roman" w:hAnsi="MetaNormal-Roman"/>
          <w:lang w:val="en-US"/>
        </w:rPr>
      </w:pPr>
    </w:p>
    <w:p w:rsidR="00B00691" w:rsidRPr="004B20F8" w:rsidRDefault="00164B07">
      <w:pPr>
        <w:rPr>
          <w:rFonts w:ascii="MetaNormal-Roman" w:hAnsi="MetaNormal-Roman"/>
          <w:lang w:val="en-US"/>
        </w:rPr>
      </w:pPr>
      <w:r>
        <w:rPr>
          <w:rFonts w:ascii="MetaNormal-Roman" w:hAnsi="MetaNormal-Roman"/>
          <w:noProof/>
          <w:lang w:eastAsia="de-DE"/>
        </w:rPr>
        <mc:AlternateContent>
          <mc:Choice Requires="wps">
            <w:drawing>
              <wp:anchor distT="0" distB="0" distL="114300" distR="114300" simplePos="0" relativeHeight="251656192" behindDoc="0" locked="0" layoutInCell="1" allowOverlap="1">
                <wp:simplePos x="0" y="0"/>
                <wp:positionH relativeFrom="column">
                  <wp:posOffset>108585</wp:posOffset>
                </wp:positionH>
                <wp:positionV relativeFrom="paragraph">
                  <wp:posOffset>84455</wp:posOffset>
                </wp:positionV>
                <wp:extent cx="1556385" cy="612775"/>
                <wp:effectExtent l="3810" t="0" r="1905" b="0"/>
                <wp:wrapNone/>
                <wp:docPr id="112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325F" w:rsidRDefault="0061325F" w:rsidP="00B00691">
                            <w:pPr>
                              <w:pBdr>
                                <w:top w:val="single" w:sz="4" w:space="1" w:color="auto"/>
                                <w:left w:val="single" w:sz="4" w:space="4" w:color="auto"/>
                                <w:bottom w:val="single" w:sz="4" w:space="1" w:color="auto"/>
                                <w:right w:val="single" w:sz="4" w:space="4" w:color="auto"/>
                              </w:pBdr>
                              <w:rPr>
                                <w:sz w:val="24"/>
                                <w:szCs w:val="24"/>
                              </w:rPr>
                            </w:pPr>
                          </w:p>
                          <w:p w:rsidR="0061325F" w:rsidRPr="00AC2B04" w:rsidRDefault="0061325F" w:rsidP="000E7728">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p w:rsidR="0061325F" w:rsidRPr="00AC2B04" w:rsidRDefault="0061325F" w:rsidP="000E7728">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margin-left:8.55pt;margin-top:6.65pt;width:122.55pt;height:48.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" filled="f" stroked="f">
                <v:textbox inset="0,0,0,0">
                  <w:txbxContent>
                    <w:p w:rsidR="0061325F" w:rsidRDefault="0061325F" w:rsidP="00B00691">
                      <w:pPr>
                        <w:pBdr>
                          <w:top w:val="single" w:sz="4" w:space="1" w:color="auto"/>
                          <w:left w:val="single" w:sz="4" w:space="4" w:color="auto"/>
                          <w:bottom w:val="single" w:sz="4" w:space="1" w:color="auto"/>
                          <w:right w:val="single" w:sz="4" w:space="4" w:color="auto"/>
                        </w:pBdr>
                        <w:rPr>
                          <w:sz w:val="24"/>
                          <w:szCs w:val="24"/>
                        </w:rPr>
                      </w:pPr>
                    </w:p>
                    <w:p w:rsidR="0061325F" w:rsidRPr="00AC2B04" w:rsidRDefault="0061325F" w:rsidP="000E7728">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p w:rsidR="0061325F" w:rsidRPr="00AC2B04" w:rsidRDefault="0061325F" w:rsidP="000E7728">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p>
                  </w:txbxContent>
                </v:textbox>
              </v:shape>
            </w:pict>
          </mc:Fallback>
        </mc:AlternateContent>
      </w:r>
    </w:p>
    <w:p w:rsidR="00B00691" w:rsidRPr="00823CD6" w:rsidRDefault="00B00691">
      <w:pPr>
        <w:rPr>
          <w:rFonts w:ascii="MetaNormal-Roman" w:hAnsi="MetaNormal-Roman"/>
          <w:lang w:val="en-US"/>
        </w:rPr>
      </w:pPr>
    </w:p>
    <w:p w:rsidR="00B00691" w:rsidRPr="0087279E" w:rsidRDefault="00B00691">
      <w:pPr>
        <w:rPr>
          <w:rFonts w:ascii="MetaNormal-Roman" w:hAnsi="MetaNormal-Roman"/>
          <w:lang w:val="en-US"/>
        </w:rPr>
      </w:pPr>
    </w:p>
    <w:p w:rsidR="00B00691" w:rsidRPr="0087279E" w:rsidRDefault="00B00691">
      <w:pPr>
        <w:rPr>
          <w:rFonts w:ascii="MetaNormal-Roman" w:hAnsi="MetaNormal-Roman"/>
          <w:lang w:val="en-US"/>
        </w:rPr>
      </w:pPr>
    </w:p>
    <w:p w:rsidR="00B00691" w:rsidRPr="0087279E" w:rsidRDefault="00B00691">
      <w:pPr>
        <w:rPr>
          <w:rFonts w:ascii="MetaNormal-Roman" w:hAnsi="MetaNormal-Roman"/>
          <w:lang w:val="en-US"/>
        </w:rPr>
      </w:pPr>
    </w:p>
    <w:p w:rsidR="00B00691" w:rsidRPr="0087279E" w:rsidRDefault="00B00691">
      <w:pPr>
        <w:rPr>
          <w:rFonts w:ascii="MetaNormal-Roman" w:hAnsi="MetaNormal-Roman"/>
          <w:lang w:val="en-US"/>
        </w:rPr>
      </w:pPr>
    </w:p>
    <w:p w:rsidR="00E72F41" w:rsidRPr="0087279E" w:rsidRDefault="00E72F41">
      <w:pPr>
        <w:rPr>
          <w:rFonts w:ascii="MetaNormal-Roman" w:hAnsi="MetaNormal-Roman"/>
          <w:lang w:val="en-US"/>
        </w:rPr>
      </w:pPr>
    </w:p>
    <w:p w:rsidR="00BD2723" w:rsidRPr="0087279E" w:rsidRDefault="00BD2723" w:rsidP="004B44D5">
      <w:pPr>
        <w:spacing w:before="240"/>
        <w:ind w:left="907" w:hanging="907"/>
        <w:jc w:val="center"/>
        <w:rPr>
          <w:rFonts w:ascii="Calibri" w:eastAsia="Calibri" w:hAnsi="Calibri" w:cs="Calibri"/>
          <w:b/>
          <w:sz w:val="28"/>
          <w:szCs w:val="28"/>
          <w:lang w:val="en-US"/>
        </w:rPr>
      </w:pPr>
    </w:p>
    <w:p w:rsidR="000E7728" w:rsidRPr="0087279E" w:rsidRDefault="000E7728" w:rsidP="000E7728">
      <w:pPr>
        <w:autoSpaceDE w:val="0"/>
        <w:autoSpaceDN w:val="0"/>
        <w:adjustRightInd w:val="0"/>
        <w:spacing w:before="120" w:after="120"/>
        <w:jc w:val="center"/>
        <w:rPr>
          <w:rFonts w:ascii="Calibri" w:eastAsia="Calibri" w:hAnsi="Calibri" w:cs="Calibri"/>
          <w:b/>
          <w:sz w:val="28"/>
          <w:szCs w:val="28"/>
          <w:lang w:val="en-US"/>
        </w:rPr>
      </w:pPr>
      <w:r w:rsidRPr="0087279E">
        <w:rPr>
          <w:rFonts w:ascii="Calibri" w:eastAsia="Calibri" w:hAnsi="Calibri" w:cs="Calibri"/>
          <w:b/>
          <w:sz w:val="28"/>
          <w:szCs w:val="28"/>
          <w:lang w:val="en-US"/>
        </w:rPr>
        <w:t>Collaborative Transplant Study Covid-19 Serum Study</w:t>
      </w:r>
    </w:p>
    <w:p w:rsidR="00BD2723" w:rsidRPr="0087279E" w:rsidRDefault="004B20F8" w:rsidP="002F1F5F">
      <w:pPr>
        <w:spacing w:after="120"/>
        <w:ind w:left="907" w:hanging="907"/>
        <w:jc w:val="center"/>
        <w:rPr>
          <w:rFonts w:ascii="Calibri" w:eastAsia="Calibri" w:hAnsi="Calibri" w:cs="Calibri"/>
          <w:b/>
          <w:sz w:val="28"/>
          <w:szCs w:val="28"/>
          <w:lang w:val="en-US"/>
        </w:rPr>
      </w:pPr>
      <w:r w:rsidRPr="0087279E">
        <w:rPr>
          <w:rFonts w:ascii="Calibri" w:eastAsia="Calibri" w:hAnsi="Calibri" w:cs="Calibri"/>
          <w:b/>
          <w:sz w:val="28"/>
          <w:szCs w:val="28"/>
          <w:lang w:val="en-US"/>
        </w:rPr>
        <w:t>“Antibody formation against the transplant after SARS-CoV-2 infection”</w:t>
      </w:r>
    </w:p>
    <w:p w:rsidR="00114D93" w:rsidRPr="0087279E" w:rsidRDefault="000E7728" w:rsidP="00913933">
      <w:pPr>
        <w:autoSpaceDE w:val="0"/>
        <w:autoSpaceDN w:val="0"/>
        <w:adjustRightInd w:val="0"/>
        <w:jc w:val="center"/>
        <w:rPr>
          <w:rFonts w:ascii="Calibri" w:eastAsia="Calibri" w:hAnsi="Calibri" w:cs="Calibri"/>
          <w:b/>
          <w:i/>
          <w:sz w:val="24"/>
          <w:szCs w:val="32"/>
          <w:lang w:val="en-US"/>
        </w:rPr>
      </w:pPr>
      <w:r w:rsidRPr="0087279E">
        <w:rPr>
          <w:rFonts w:ascii="Calibri" w:eastAsia="Calibri" w:hAnsi="Calibri" w:cs="Calibri"/>
          <w:b/>
          <w:i/>
          <w:sz w:val="24"/>
          <w:szCs w:val="32"/>
          <w:lang w:val="en-US"/>
        </w:rPr>
        <w:t>Study Handout</w:t>
      </w:r>
    </w:p>
    <w:p w:rsidR="000C7715" w:rsidRPr="0087279E" w:rsidRDefault="000E7728" w:rsidP="00913933">
      <w:pPr>
        <w:autoSpaceDE w:val="0"/>
        <w:autoSpaceDN w:val="0"/>
        <w:adjustRightInd w:val="0"/>
        <w:jc w:val="center"/>
        <w:rPr>
          <w:rFonts w:ascii="Calibri" w:eastAsia="Calibri" w:hAnsi="Calibri" w:cs="Calibri"/>
          <w:b/>
          <w:i/>
          <w:sz w:val="24"/>
          <w:szCs w:val="32"/>
          <w:lang w:val="en-US"/>
        </w:rPr>
      </w:pPr>
      <w:r w:rsidRPr="0087279E">
        <w:rPr>
          <w:rFonts w:ascii="Calibri" w:eastAsia="Calibri" w:hAnsi="Calibri" w:cs="Calibri"/>
          <w:b/>
          <w:i/>
          <w:sz w:val="24"/>
          <w:szCs w:val="32"/>
          <w:lang w:val="en-US"/>
        </w:rPr>
        <w:t xml:space="preserve">for legal representatives </w:t>
      </w:r>
      <w:r w:rsidR="00745FDD">
        <w:rPr>
          <w:rFonts w:ascii="Calibri" w:eastAsia="Calibri" w:hAnsi="Calibri" w:cs="Calibri"/>
          <w:b/>
          <w:i/>
          <w:sz w:val="24"/>
          <w:szCs w:val="32"/>
          <w:lang w:val="en-US"/>
        </w:rPr>
        <w:t>of</w:t>
      </w:r>
      <w:r w:rsidR="00745FDD" w:rsidRPr="0087279E">
        <w:rPr>
          <w:rFonts w:ascii="Calibri" w:eastAsia="Calibri" w:hAnsi="Calibri" w:cs="Calibri"/>
          <w:b/>
          <w:i/>
          <w:sz w:val="24"/>
          <w:szCs w:val="32"/>
          <w:lang w:val="en-US"/>
        </w:rPr>
        <w:t xml:space="preserve"> </w:t>
      </w:r>
      <w:r w:rsidRPr="0087279E">
        <w:rPr>
          <w:rFonts w:ascii="Calibri" w:eastAsia="Calibri" w:hAnsi="Calibri" w:cs="Calibri"/>
          <w:b/>
          <w:i/>
          <w:sz w:val="24"/>
          <w:szCs w:val="32"/>
          <w:lang w:val="en-US"/>
        </w:rPr>
        <w:t>transplanted patients with SARS-CoV-2 infection</w:t>
      </w:r>
    </w:p>
    <w:p w:rsidR="001D6B59" w:rsidRPr="0087279E" w:rsidRDefault="001D6B59" w:rsidP="001D6B59">
      <w:pPr>
        <w:autoSpaceDE w:val="0"/>
        <w:autoSpaceDN w:val="0"/>
        <w:adjustRightInd w:val="0"/>
        <w:jc w:val="both"/>
        <w:rPr>
          <w:rFonts w:ascii="Calibri" w:eastAsia="Calibri" w:hAnsi="Calibri" w:cs="Calibri"/>
          <w:sz w:val="24"/>
          <w:szCs w:val="24"/>
          <w:lang w:val="en-US"/>
        </w:rPr>
      </w:pPr>
    </w:p>
    <w:p w:rsidR="000E7728" w:rsidRPr="0087279E" w:rsidRDefault="000E7728" w:rsidP="000E7728">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Dear Ms. ________________, Dear Mr. ________________ </w:t>
      </w:r>
    </w:p>
    <w:p w:rsidR="000E7728" w:rsidRPr="0087279E" w:rsidRDefault="0061325F" w:rsidP="000E7728">
      <w:pPr>
        <w:autoSpaceDE w:val="0"/>
        <w:autoSpaceDN w:val="0"/>
        <w:adjustRightInd w:val="0"/>
        <w:spacing w:after="120"/>
        <w:jc w:val="both"/>
        <w:rPr>
          <w:rFonts w:ascii="Calibri" w:eastAsia="Calibri" w:hAnsi="Calibri" w:cs="Calibri"/>
          <w:sz w:val="22"/>
          <w:szCs w:val="22"/>
          <w:lang w:val="en-US"/>
        </w:rPr>
      </w:pPr>
      <w:r>
        <w:rPr>
          <w:rFonts w:ascii="Calibri" w:eastAsia="Calibri" w:hAnsi="Calibri" w:cs="Calibri"/>
          <w:sz w:val="22"/>
          <w:szCs w:val="22"/>
          <w:lang w:val="en-US"/>
        </w:rPr>
        <w:t>B</w:t>
      </w:r>
      <w:r w:rsidR="002905A6">
        <w:rPr>
          <w:rFonts w:ascii="Calibri" w:eastAsia="Calibri" w:hAnsi="Calibri" w:cs="Calibri"/>
          <w:sz w:val="22"/>
          <w:szCs w:val="22"/>
          <w:lang w:val="en-US"/>
        </w:rPr>
        <w:t>y</w:t>
      </w:r>
      <w:r w:rsidR="002905A6" w:rsidRPr="0087279E">
        <w:rPr>
          <w:rFonts w:ascii="Calibri" w:eastAsia="Calibri" w:hAnsi="Calibri" w:cs="Calibri"/>
          <w:sz w:val="22"/>
          <w:szCs w:val="22"/>
          <w:lang w:val="en-US"/>
        </w:rPr>
        <w:t xml:space="preserve"> </w:t>
      </w:r>
      <w:r w:rsidR="000E7728" w:rsidRPr="0087279E">
        <w:rPr>
          <w:rFonts w:ascii="Calibri" w:eastAsia="Calibri" w:hAnsi="Calibri" w:cs="Calibri"/>
          <w:sz w:val="22"/>
          <w:szCs w:val="22"/>
          <w:lang w:val="en-US"/>
        </w:rPr>
        <w:t xml:space="preserve">this </w:t>
      </w:r>
      <w:r w:rsidR="004B20F8" w:rsidRPr="0087279E">
        <w:rPr>
          <w:rFonts w:ascii="Calibri" w:eastAsia="Calibri" w:hAnsi="Calibri" w:cs="Calibri"/>
          <w:sz w:val="22"/>
          <w:szCs w:val="22"/>
          <w:lang w:val="en-US"/>
        </w:rPr>
        <w:t>information document</w:t>
      </w:r>
      <w:r w:rsidR="000E7728" w:rsidRPr="0087279E">
        <w:rPr>
          <w:rFonts w:ascii="Calibri" w:eastAsia="Calibri" w:hAnsi="Calibri" w:cs="Calibri"/>
          <w:sz w:val="22"/>
          <w:szCs w:val="22"/>
          <w:lang w:val="en-US"/>
        </w:rPr>
        <w:t xml:space="preserve">, we invite you, as the legal representative </w:t>
      </w:r>
      <w:r w:rsidR="002905A6">
        <w:rPr>
          <w:rFonts w:ascii="Calibri" w:eastAsia="Calibri" w:hAnsi="Calibri" w:cs="Calibri"/>
          <w:sz w:val="22"/>
          <w:szCs w:val="22"/>
          <w:lang w:val="en-US"/>
        </w:rPr>
        <w:t>of</w:t>
      </w:r>
      <w:r w:rsidR="000E7728" w:rsidRPr="0087279E">
        <w:rPr>
          <w:rFonts w:ascii="Calibri" w:eastAsia="Calibri" w:hAnsi="Calibri" w:cs="Calibri"/>
          <w:sz w:val="22"/>
          <w:szCs w:val="22"/>
          <w:lang w:val="en-US"/>
        </w:rPr>
        <w:t xml:space="preserve"> a transplanted patient, to review the participation of the patient you represent in the </w:t>
      </w:r>
      <w:r w:rsidR="004B20F8" w:rsidRPr="0087279E">
        <w:rPr>
          <w:rFonts w:ascii="Calibri" w:eastAsia="Calibri" w:hAnsi="Calibri" w:cs="Calibri"/>
          <w:sz w:val="22"/>
          <w:szCs w:val="22"/>
          <w:lang w:val="en-US"/>
        </w:rPr>
        <w:t xml:space="preserve">above mentioned </w:t>
      </w:r>
      <w:r w:rsidR="000E7728" w:rsidRPr="0087279E">
        <w:rPr>
          <w:rFonts w:ascii="Calibri" w:eastAsia="Calibri" w:hAnsi="Calibri" w:cs="Calibri"/>
          <w:sz w:val="22"/>
          <w:szCs w:val="22"/>
          <w:lang w:val="en-US"/>
        </w:rPr>
        <w:t xml:space="preserve">multicenter study. Please read the following information carefully. </w:t>
      </w:r>
      <w:r w:rsidR="002905A6">
        <w:rPr>
          <w:rFonts w:ascii="Calibri" w:eastAsia="Calibri" w:hAnsi="Calibri" w:cs="Calibri"/>
          <w:sz w:val="22"/>
          <w:szCs w:val="22"/>
          <w:lang w:val="en-US"/>
        </w:rPr>
        <w:t>On this basis</w:t>
      </w:r>
      <w:r w:rsidR="00AC71DA">
        <w:rPr>
          <w:rFonts w:ascii="Calibri" w:eastAsia="Calibri" w:hAnsi="Calibri" w:cs="Calibri"/>
          <w:sz w:val="22"/>
          <w:szCs w:val="22"/>
          <w:lang w:val="en-US"/>
        </w:rPr>
        <w:t>,</w:t>
      </w:r>
      <w:r w:rsidR="002905A6">
        <w:rPr>
          <w:rFonts w:ascii="Calibri" w:eastAsia="Calibri" w:hAnsi="Calibri" w:cs="Calibri"/>
          <w:sz w:val="22"/>
          <w:szCs w:val="22"/>
          <w:lang w:val="en-US"/>
        </w:rPr>
        <w:t xml:space="preserve"> y</w:t>
      </w:r>
      <w:r w:rsidR="000E7728" w:rsidRPr="0087279E">
        <w:rPr>
          <w:rFonts w:ascii="Calibri" w:eastAsia="Calibri" w:hAnsi="Calibri" w:cs="Calibri"/>
          <w:sz w:val="22"/>
          <w:szCs w:val="22"/>
          <w:lang w:val="en-US"/>
        </w:rPr>
        <w:t xml:space="preserve">ou can decide whether or not the patient you represent will participate. Take your time for the decision and ask the study staff </w:t>
      </w:r>
      <w:r w:rsidR="002905A6">
        <w:rPr>
          <w:rFonts w:ascii="Calibri" w:eastAsia="Calibri" w:hAnsi="Calibri" w:cs="Calibri"/>
          <w:sz w:val="22"/>
          <w:szCs w:val="22"/>
          <w:lang w:val="en-US"/>
        </w:rPr>
        <w:t>any</w:t>
      </w:r>
      <w:r w:rsidR="002905A6" w:rsidRPr="0087279E">
        <w:rPr>
          <w:rFonts w:ascii="Calibri" w:eastAsia="Calibri" w:hAnsi="Calibri" w:cs="Calibri"/>
          <w:sz w:val="22"/>
          <w:szCs w:val="22"/>
          <w:lang w:val="en-US"/>
        </w:rPr>
        <w:t xml:space="preserve"> </w:t>
      </w:r>
      <w:r w:rsidR="000E7728" w:rsidRPr="0087279E">
        <w:rPr>
          <w:rFonts w:ascii="Calibri" w:eastAsia="Calibri" w:hAnsi="Calibri" w:cs="Calibri"/>
          <w:sz w:val="22"/>
          <w:szCs w:val="22"/>
          <w:lang w:val="en-US"/>
        </w:rPr>
        <w:t xml:space="preserve">question that </w:t>
      </w:r>
      <w:r w:rsidR="004B20F8" w:rsidRPr="0087279E">
        <w:rPr>
          <w:rFonts w:ascii="Calibri" w:eastAsia="Calibri" w:hAnsi="Calibri" w:cs="Calibri"/>
          <w:sz w:val="22"/>
          <w:szCs w:val="22"/>
          <w:lang w:val="en-US"/>
        </w:rPr>
        <w:t>is</w:t>
      </w:r>
      <w:r w:rsidR="000E7728" w:rsidRPr="0087279E">
        <w:rPr>
          <w:rFonts w:ascii="Calibri" w:eastAsia="Calibri" w:hAnsi="Calibri" w:cs="Calibri"/>
          <w:sz w:val="22"/>
          <w:szCs w:val="22"/>
          <w:lang w:val="en-US"/>
        </w:rPr>
        <w:t xml:space="preserve"> important </w:t>
      </w:r>
      <w:r w:rsidR="004B20F8" w:rsidRPr="0087279E">
        <w:rPr>
          <w:rFonts w:ascii="Calibri" w:eastAsia="Calibri" w:hAnsi="Calibri" w:cs="Calibri"/>
          <w:sz w:val="22"/>
          <w:szCs w:val="22"/>
          <w:lang w:val="en-US"/>
        </w:rPr>
        <w:t xml:space="preserve">for </w:t>
      </w:r>
      <w:r w:rsidR="000E7728" w:rsidRPr="0087279E">
        <w:rPr>
          <w:rFonts w:ascii="Calibri" w:eastAsia="Calibri" w:hAnsi="Calibri" w:cs="Calibri"/>
          <w:sz w:val="22"/>
          <w:szCs w:val="22"/>
          <w:lang w:val="en-US"/>
        </w:rPr>
        <w:t xml:space="preserve">you. The study is </w:t>
      </w:r>
      <w:r>
        <w:rPr>
          <w:rFonts w:ascii="Calibri" w:eastAsia="Calibri" w:hAnsi="Calibri" w:cs="Calibri"/>
          <w:sz w:val="22"/>
          <w:szCs w:val="22"/>
          <w:lang w:val="en-US"/>
        </w:rPr>
        <w:t>funded by t</w:t>
      </w:r>
      <w:r w:rsidR="000E7728" w:rsidRPr="0087279E">
        <w:rPr>
          <w:rFonts w:ascii="Calibri" w:eastAsia="Calibri" w:hAnsi="Calibri" w:cs="Calibri"/>
          <w:sz w:val="22"/>
          <w:szCs w:val="22"/>
          <w:lang w:val="en-US"/>
        </w:rPr>
        <w:t xml:space="preserve">he Institute of Immunology in Heidelberg. In addition, project funding </w:t>
      </w:r>
      <w:r w:rsidR="00EC0F73">
        <w:rPr>
          <w:rFonts w:ascii="Calibri" w:eastAsia="Calibri" w:hAnsi="Calibri" w:cs="Calibri"/>
          <w:sz w:val="22"/>
          <w:szCs w:val="22"/>
          <w:lang w:val="en-US"/>
        </w:rPr>
        <w:t xml:space="preserve">from </w:t>
      </w:r>
      <w:r w:rsidR="000E7728" w:rsidRPr="0087279E">
        <w:rPr>
          <w:rFonts w:ascii="Calibri" w:eastAsia="Calibri" w:hAnsi="Calibri" w:cs="Calibri"/>
          <w:sz w:val="22"/>
          <w:szCs w:val="22"/>
          <w:lang w:val="en-US"/>
        </w:rPr>
        <w:t>third parties is sought. There are no conflicts of interest (both financial and personal) for any department or individual involved in the study.</w:t>
      </w:r>
    </w:p>
    <w:p w:rsidR="00C9736C" w:rsidRPr="002F1F5F" w:rsidRDefault="000E7728" w:rsidP="00C9736C">
      <w:pPr>
        <w:autoSpaceDE w:val="0"/>
        <w:autoSpaceDN w:val="0"/>
        <w:adjustRightInd w:val="0"/>
        <w:jc w:val="both"/>
        <w:rPr>
          <w:rFonts w:ascii="Calibri" w:eastAsia="Calibri" w:hAnsi="Calibri" w:cs="Calibri"/>
          <w:b/>
          <w:sz w:val="22"/>
          <w:szCs w:val="22"/>
          <w:lang w:val="en-US"/>
        </w:rPr>
      </w:pPr>
      <w:r w:rsidRPr="002F1F5F">
        <w:rPr>
          <w:rFonts w:ascii="Calibri" w:eastAsia="Calibri" w:hAnsi="Calibri" w:cs="Calibri"/>
          <w:b/>
          <w:sz w:val="22"/>
          <w:szCs w:val="22"/>
          <w:lang w:val="en-US"/>
        </w:rPr>
        <w:t>What is the aim of the study?</w:t>
      </w:r>
    </w:p>
    <w:p w:rsidR="000E7728" w:rsidRPr="00823CD6" w:rsidRDefault="000E7728" w:rsidP="000E7728">
      <w:pPr>
        <w:autoSpaceDE w:val="0"/>
        <w:autoSpaceDN w:val="0"/>
        <w:adjustRightInd w:val="0"/>
        <w:spacing w:after="120"/>
        <w:jc w:val="both"/>
        <w:rPr>
          <w:rFonts w:ascii="Calibri" w:eastAsia="Calibri" w:hAnsi="Calibri" w:cs="Calibri"/>
          <w:sz w:val="22"/>
          <w:szCs w:val="22"/>
          <w:lang w:val="en-US"/>
        </w:rPr>
      </w:pPr>
      <w:proofErr w:type="spellStart"/>
      <w:r w:rsidRPr="004B20F8">
        <w:rPr>
          <w:rFonts w:ascii="Calibri" w:eastAsia="Calibri" w:hAnsi="Calibri" w:cs="Calibri"/>
          <w:sz w:val="22"/>
          <w:szCs w:val="22"/>
          <w:lang w:val="en-US"/>
        </w:rPr>
        <w:t>In</w:t>
      </w:r>
      <w:proofErr w:type="spellEnd"/>
      <w:r w:rsidRPr="004B20F8">
        <w:rPr>
          <w:rFonts w:ascii="Calibri" w:eastAsia="Calibri" w:hAnsi="Calibri" w:cs="Calibri"/>
          <w:sz w:val="22"/>
          <w:szCs w:val="22"/>
          <w:lang w:val="en-US"/>
        </w:rPr>
        <w:t xml:space="preserve"> this study, we would like to investiga</w:t>
      </w:r>
      <w:r w:rsidRPr="00823CD6">
        <w:rPr>
          <w:rFonts w:ascii="Calibri" w:eastAsia="Calibri" w:hAnsi="Calibri" w:cs="Calibri"/>
          <w:sz w:val="22"/>
          <w:szCs w:val="22"/>
          <w:lang w:val="en-US"/>
        </w:rPr>
        <w:t>te</w:t>
      </w:r>
      <w:r w:rsidR="004B20F8" w:rsidRPr="00823CD6">
        <w:rPr>
          <w:rFonts w:ascii="Calibri" w:eastAsia="Calibri" w:hAnsi="Calibri" w:cs="Calibri"/>
          <w:sz w:val="22"/>
          <w:szCs w:val="22"/>
          <w:lang w:val="en-US"/>
        </w:rPr>
        <w:t xml:space="preserve"> whether</w:t>
      </w:r>
    </w:p>
    <w:p w:rsidR="000E7728" w:rsidRPr="0087279E" w:rsidRDefault="000E7728" w:rsidP="000E7728">
      <w:pPr>
        <w:autoSpaceDE w:val="0"/>
        <w:autoSpaceDN w:val="0"/>
        <w:adjustRightInd w:val="0"/>
        <w:spacing w:after="120"/>
        <w:jc w:val="both"/>
        <w:rPr>
          <w:rFonts w:ascii="Calibri" w:eastAsia="Calibri" w:hAnsi="Calibri" w:cs="Calibri"/>
          <w:sz w:val="22"/>
          <w:szCs w:val="22"/>
          <w:lang w:val="en-US"/>
        </w:rPr>
      </w:pPr>
      <w:r w:rsidRPr="00823CD6">
        <w:rPr>
          <w:rFonts w:ascii="Calibri" w:eastAsia="Calibri" w:hAnsi="Calibri" w:cs="Calibri"/>
          <w:sz w:val="22"/>
          <w:szCs w:val="22"/>
          <w:lang w:val="en-US"/>
        </w:rPr>
        <w:t xml:space="preserve">a) </w:t>
      </w:r>
      <w:r w:rsidR="00EC0F73">
        <w:rPr>
          <w:rFonts w:ascii="Calibri" w:eastAsia="Calibri" w:hAnsi="Calibri" w:cs="Calibri"/>
          <w:sz w:val="22"/>
          <w:szCs w:val="22"/>
          <w:lang w:val="en-US"/>
        </w:rPr>
        <w:t>p</w:t>
      </w:r>
      <w:r w:rsidRPr="0087279E">
        <w:rPr>
          <w:rFonts w:ascii="Calibri" w:eastAsia="Calibri" w:hAnsi="Calibri" w:cs="Calibri"/>
          <w:sz w:val="22"/>
          <w:szCs w:val="22"/>
          <w:lang w:val="en-US"/>
        </w:rPr>
        <w:t xml:space="preserve">atients who had a </w:t>
      </w:r>
      <w:r w:rsidR="0061325F">
        <w:rPr>
          <w:rFonts w:ascii="Calibri" w:eastAsia="Calibri" w:hAnsi="Calibri" w:cs="Calibri"/>
          <w:sz w:val="22"/>
          <w:szCs w:val="22"/>
          <w:lang w:val="en-US"/>
        </w:rPr>
        <w:t>C</w:t>
      </w:r>
      <w:r w:rsidRPr="0087279E">
        <w:rPr>
          <w:rFonts w:ascii="Calibri" w:eastAsia="Calibri" w:hAnsi="Calibri" w:cs="Calibri"/>
          <w:sz w:val="22"/>
          <w:szCs w:val="22"/>
          <w:lang w:val="en-US"/>
        </w:rPr>
        <w:t>orona</w:t>
      </w:r>
      <w:r w:rsidR="00975034">
        <w:rPr>
          <w:rFonts w:ascii="Calibri" w:eastAsia="Calibri" w:hAnsi="Calibri" w:cs="Calibri"/>
          <w:sz w:val="22"/>
          <w:szCs w:val="22"/>
          <w:lang w:val="en-US"/>
        </w:rPr>
        <w:t xml:space="preserve"> </w:t>
      </w:r>
      <w:r w:rsidR="00534834">
        <w:rPr>
          <w:rFonts w:ascii="Calibri" w:eastAsia="Calibri" w:hAnsi="Calibri" w:cs="Calibri"/>
          <w:sz w:val="22"/>
          <w:szCs w:val="22"/>
          <w:lang w:val="en-US"/>
        </w:rPr>
        <w:t>vi</w:t>
      </w:r>
      <w:r w:rsidRPr="0087279E">
        <w:rPr>
          <w:rFonts w:ascii="Calibri" w:eastAsia="Calibri" w:hAnsi="Calibri" w:cs="Calibri"/>
          <w:sz w:val="22"/>
          <w:szCs w:val="22"/>
          <w:lang w:val="en-US"/>
        </w:rPr>
        <w:t>rus (SARS-CoV-2) infection before or after organ transplantation are more likely to develop antibodies against their transplant than control patients without SARS-CoV-2 infection depending on the severity of the disease</w:t>
      </w:r>
    </w:p>
    <w:p w:rsidR="000E7728" w:rsidRPr="002F1F5F" w:rsidRDefault="000E7728" w:rsidP="000E7728">
      <w:pPr>
        <w:autoSpaceDE w:val="0"/>
        <w:autoSpaceDN w:val="0"/>
        <w:adjustRightInd w:val="0"/>
        <w:spacing w:after="120"/>
        <w:jc w:val="both"/>
        <w:rPr>
          <w:rFonts w:ascii="Calibri" w:eastAsia="Calibri" w:hAnsi="Calibri" w:cs="Calibri"/>
          <w:sz w:val="22"/>
          <w:szCs w:val="22"/>
          <w:lang w:val="en-US"/>
        </w:rPr>
      </w:pPr>
      <w:r w:rsidRPr="002F1F5F">
        <w:rPr>
          <w:rFonts w:ascii="Calibri" w:eastAsia="Calibri" w:hAnsi="Calibri" w:cs="Calibri"/>
          <w:sz w:val="22"/>
          <w:szCs w:val="22"/>
          <w:lang w:val="en-US"/>
        </w:rPr>
        <w:t xml:space="preserve">b) </w:t>
      </w:r>
      <w:r w:rsidR="00EC0F73">
        <w:rPr>
          <w:rFonts w:ascii="Calibri" w:eastAsia="Calibri" w:hAnsi="Calibri" w:cs="Calibri"/>
          <w:sz w:val="22"/>
          <w:szCs w:val="22"/>
          <w:lang w:val="en-US"/>
        </w:rPr>
        <w:t>t</w:t>
      </w:r>
      <w:r w:rsidRPr="002F1F5F">
        <w:rPr>
          <w:rFonts w:ascii="Calibri" w:eastAsia="Calibri" w:hAnsi="Calibri" w:cs="Calibri"/>
          <w:sz w:val="22"/>
          <w:szCs w:val="22"/>
          <w:lang w:val="en-US"/>
        </w:rPr>
        <w:t xml:space="preserve">he formation of such graft-damaging antibodies affects </w:t>
      </w:r>
      <w:r w:rsidR="00932B25">
        <w:rPr>
          <w:rFonts w:ascii="Calibri" w:eastAsia="Calibri" w:hAnsi="Calibri" w:cs="Calibri"/>
          <w:sz w:val="22"/>
          <w:szCs w:val="22"/>
          <w:lang w:val="en-US"/>
        </w:rPr>
        <w:t>graft fun</w:t>
      </w:r>
      <w:r w:rsidR="0061325F">
        <w:rPr>
          <w:rFonts w:ascii="Calibri" w:eastAsia="Calibri" w:hAnsi="Calibri" w:cs="Calibri"/>
          <w:sz w:val="22"/>
          <w:szCs w:val="22"/>
          <w:lang w:val="en-US"/>
        </w:rPr>
        <w:t>c</w:t>
      </w:r>
      <w:r w:rsidR="00932B25">
        <w:rPr>
          <w:rFonts w:ascii="Calibri" w:eastAsia="Calibri" w:hAnsi="Calibri" w:cs="Calibri"/>
          <w:sz w:val="22"/>
          <w:szCs w:val="22"/>
          <w:lang w:val="en-US"/>
        </w:rPr>
        <w:t>tion</w:t>
      </w:r>
      <w:r w:rsidRPr="002F1F5F">
        <w:rPr>
          <w:rFonts w:ascii="Calibri" w:eastAsia="Calibri" w:hAnsi="Calibri" w:cs="Calibri"/>
          <w:sz w:val="22"/>
          <w:szCs w:val="22"/>
          <w:lang w:val="en-US"/>
        </w:rPr>
        <w:t>.</w:t>
      </w:r>
    </w:p>
    <w:p w:rsidR="000E7728" w:rsidRPr="0087279E" w:rsidRDefault="000E7728" w:rsidP="000E7728">
      <w:pPr>
        <w:autoSpaceDE w:val="0"/>
        <w:autoSpaceDN w:val="0"/>
        <w:adjustRightInd w:val="0"/>
        <w:spacing w:after="120"/>
        <w:jc w:val="both"/>
        <w:rPr>
          <w:rFonts w:ascii="Calibri" w:eastAsia="Calibri" w:hAnsi="Calibri" w:cs="Calibri"/>
          <w:sz w:val="22"/>
          <w:szCs w:val="22"/>
          <w:lang w:val="en-US"/>
        </w:rPr>
      </w:pPr>
      <w:r w:rsidRPr="004B20F8">
        <w:rPr>
          <w:rFonts w:ascii="Calibri" w:eastAsia="Calibri" w:hAnsi="Calibri" w:cs="Calibri"/>
          <w:sz w:val="22"/>
          <w:szCs w:val="22"/>
          <w:lang w:val="en-US"/>
        </w:rPr>
        <w:t>Further</w:t>
      </w:r>
      <w:r w:rsidR="004B20F8" w:rsidRPr="004B20F8">
        <w:rPr>
          <w:rFonts w:ascii="Calibri" w:eastAsia="Calibri" w:hAnsi="Calibri" w:cs="Calibri"/>
          <w:sz w:val="22"/>
          <w:szCs w:val="22"/>
          <w:lang w:val="en-US"/>
        </w:rPr>
        <w:t>mor</w:t>
      </w:r>
      <w:r w:rsidR="00745FDD">
        <w:rPr>
          <w:rFonts w:ascii="Calibri" w:eastAsia="Calibri" w:hAnsi="Calibri" w:cs="Calibri"/>
          <w:sz w:val="22"/>
          <w:szCs w:val="22"/>
          <w:lang w:val="en-US"/>
        </w:rPr>
        <w:t>e</w:t>
      </w:r>
      <w:r w:rsidRPr="00823CD6">
        <w:rPr>
          <w:rFonts w:ascii="Calibri" w:eastAsia="Calibri" w:hAnsi="Calibri" w:cs="Calibri"/>
          <w:sz w:val="22"/>
          <w:szCs w:val="22"/>
          <w:lang w:val="en-US"/>
        </w:rPr>
        <w:t xml:space="preserve">, we would like to analyze how the subsets of antibodies that patients with SARS CoV-2 infection form against the </w:t>
      </w:r>
      <w:r w:rsidR="00534834">
        <w:rPr>
          <w:rFonts w:ascii="Calibri" w:eastAsia="Calibri" w:hAnsi="Calibri" w:cs="Calibri"/>
          <w:sz w:val="22"/>
          <w:szCs w:val="22"/>
          <w:lang w:val="en-US"/>
        </w:rPr>
        <w:t>C</w:t>
      </w:r>
      <w:r w:rsidRPr="0087279E">
        <w:rPr>
          <w:rFonts w:ascii="Calibri" w:eastAsia="Calibri" w:hAnsi="Calibri" w:cs="Calibri"/>
          <w:sz w:val="22"/>
          <w:szCs w:val="22"/>
          <w:lang w:val="en-US"/>
        </w:rPr>
        <w:t>orona</w:t>
      </w:r>
      <w:r w:rsidR="00932B25">
        <w:rPr>
          <w:rFonts w:ascii="Calibri" w:eastAsia="Calibri" w:hAnsi="Calibri" w:cs="Calibri"/>
          <w:sz w:val="22"/>
          <w:szCs w:val="22"/>
          <w:lang w:val="en-US"/>
        </w:rPr>
        <w:t xml:space="preserve"> </w:t>
      </w:r>
      <w:r w:rsidRPr="0087279E">
        <w:rPr>
          <w:rFonts w:ascii="Calibri" w:eastAsia="Calibri" w:hAnsi="Calibri" w:cs="Calibri"/>
          <w:sz w:val="22"/>
          <w:szCs w:val="22"/>
          <w:lang w:val="en-US"/>
        </w:rPr>
        <w:t>virus change during the course of the infection and whether these changes have an impact on the further course of the disease.</w:t>
      </w:r>
    </w:p>
    <w:p w:rsidR="000E7728" w:rsidRPr="002F1F5F" w:rsidRDefault="000E7728" w:rsidP="000E7728">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After transplantation, new formation of graft-damaging antibodies </w:t>
      </w:r>
      <w:r w:rsidR="00932B25">
        <w:rPr>
          <w:rFonts w:ascii="Calibri" w:eastAsia="Calibri" w:hAnsi="Calibri" w:cs="Calibri"/>
          <w:sz w:val="22"/>
          <w:szCs w:val="22"/>
          <w:lang w:val="en-US"/>
        </w:rPr>
        <w:t>may</w:t>
      </w:r>
      <w:r w:rsidR="00932B25"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occur. It has been shown that this increases the risk of rejection. </w:t>
      </w:r>
      <w:r w:rsidRPr="002F1F5F">
        <w:rPr>
          <w:rFonts w:ascii="Calibri" w:eastAsia="Calibri" w:hAnsi="Calibri" w:cs="Calibri"/>
          <w:sz w:val="22"/>
          <w:szCs w:val="22"/>
          <w:lang w:val="en-US"/>
        </w:rPr>
        <w:t>We would like to investigate whether transplanted patients with SARS-CoV-2 infection are more likely to form such graft-damaging antibodies.</w:t>
      </w:r>
    </w:p>
    <w:p w:rsidR="000E7728" w:rsidRPr="0087279E" w:rsidRDefault="000E7728" w:rsidP="000E7728">
      <w:pPr>
        <w:autoSpaceDE w:val="0"/>
        <w:autoSpaceDN w:val="0"/>
        <w:adjustRightInd w:val="0"/>
        <w:spacing w:after="120"/>
        <w:jc w:val="both"/>
        <w:rPr>
          <w:rFonts w:ascii="Calibri" w:eastAsia="Calibri" w:hAnsi="Calibri" w:cs="Calibri"/>
          <w:sz w:val="22"/>
          <w:szCs w:val="22"/>
          <w:lang w:val="en-US"/>
        </w:rPr>
      </w:pPr>
      <w:r w:rsidRPr="004B20F8">
        <w:rPr>
          <w:rFonts w:ascii="Calibri" w:eastAsia="Calibri" w:hAnsi="Calibri" w:cs="Calibri"/>
          <w:sz w:val="22"/>
          <w:szCs w:val="22"/>
          <w:lang w:val="en-US"/>
        </w:rPr>
        <w:t xml:space="preserve">Other aspects we would like to analyze include the influence of blood group and tissue </w:t>
      </w:r>
      <w:r w:rsidR="0076569A">
        <w:rPr>
          <w:rFonts w:ascii="Calibri" w:eastAsia="Calibri" w:hAnsi="Calibri" w:cs="Calibri"/>
          <w:sz w:val="22"/>
          <w:szCs w:val="22"/>
          <w:lang w:val="en-US"/>
        </w:rPr>
        <w:t>antigens</w:t>
      </w:r>
      <w:r w:rsidR="0076569A" w:rsidRPr="004B20F8">
        <w:rPr>
          <w:rFonts w:ascii="Calibri" w:eastAsia="Calibri" w:hAnsi="Calibri" w:cs="Calibri"/>
          <w:sz w:val="22"/>
          <w:szCs w:val="22"/>
          <w:lang w:val="en-US"/>
        </w:rPr>
        <w:t xml:space="preserve"> </w:t>
      </w:r>
      <w:r w:rsidRPr="004B20F8">
        <w:rPr>
          <w:rFonts w:ascii="Calibri" w:eastAsia="Calibri" w:hAnsi="Calibri" w:cs="Calibri"/>
          <w:sz w:val="22"/>
          <w:szCs w:val="22"/>
          <w:lang w:val="en-US"/>
        </w:rPr>
        <w:t xml:space="preserve">on the frequency of occurrence (incidence) and severity of </w:t>
      </w:r>
      <w:r w:rsidR="0076569A">
        <w:rPr>
          <w:rFonts w:ascii="Calibri" w:eastAsia="Calibri" w:hAnsi="Calibri" w:cs="Calibri"/>
          <w:sz w:val="22"/>
          <w:szCs w:val="22"/>
          <w:lang w:val="en-US"/>
        </w:rPr>
        <w:t>C</w:t>
      </w:r>
      <w:r w:rsidRPr="004B20F8">
        <w:rPr>
          <w:rFonts w:ascii="Calibri" w:eastAsia="Calibri" w:hAnsi="Calibri" w:cs="Calibri"/>
          <w:sz w:val="22"/>
          <w:szCs w:val="22"/>
          <w:lang w:val="en-US"/>
        </w:rPr>
        <w:t xml:space="preserve">ovid-19 </w:t>
      </w:r>
      <w:r w:rsidR="0076569A" w:rsidRPr="0076569A">
        <w:rPr>
          <w:rFonts w:ascii="Calibri" w:eastAsia="Calibri" w:hAnsi="Calibri" w:cs="Calibri"/>
          <w:sz w:val="22"/>
          <w:szCs w:val="22"/>
          <w:lang w:val="en-US"/>
        </w:rPr>
        <w:t xml:space="preserve">as well as the influence </w:t>
      </w:r>
      <w:r w:rsidR="0076569A">
        <w:rPr>
          <w:rFonts w:ascii="Calibri" w:eastAsia="Calibri" w:hAnsi="Calibri" w:cs="Calibri"/>
          <w:sz w:val="22"/>
          <w:szCs w:val="22"/>
          <w:lang w:val="en-US"/>
        </w:rPr>
        <w:t xml:space="preserve">of the </w:t>
      </w:r>
      <w:r w:rsidRPr="004B20F8">
        <w:rPr>
          <w:rFonts w:ascii="Calibri" w:eastAsia="Calibri" w:hAnsi="Calibri" w:cs="Calibri"/>
          <w:sz w:val="22"/>
          <w:szCs w:val="22"/>
          <w:lang w:val="en-US"/>
        </w:rPr>
        <w:t xml:space="preserve">decrease </w:t>
      </w:r>
      <w:r w:rsidR="0076569A">
        <w:rPr>
          <w:rFonts w:ascii="Calibri" w:eastAsia="Calibri" w:hAnsi="Calibri" w:cs="Calibri"/>
          <w:sz w:val="22"/>
          <w:szCs w:val="22"/>
          <w:lang w:val="en-US"/>
        </w:rPr>
        <w:t xml:space="preserve">of the </w:t>
      </w:r>
      <w:r w:rsidRPr="004B20F8">
        <w:rPr>
          <w:rFonts w:ascii="Calibri" w:eastAsia="Calibri" w:hAnsi="Calibri" w:cs="Calibri"/>
          <w:sz w:val="22"/>
          <w:szCs w:val="22"/>
          <w:lang w:val="en-US"/>
        </w:rPr>
        <w:t xml:space="preserve">SARS-CoV-2 antibody strength on the severity of </w:t>
      </w:r>
      <w:r w:rsidR="0076569A">
        <w:rPr>
          <w:rFonts w:ascii="Calibri" w:eastAsia="Calibri" w:hAnsi="Calibri" w:cs="Calibri"/>
          <w:sz w:val="22"/>
          <w:szCs w:val="22"/>
          <w:lang w:val="en-US"/>
        </w:rPr>
        <w:t>C</w:t>
      </w:r>
      <w:r w:rsidRPr="004B20F8">
        <w:rPr>
          <w:rFonts w:ascii="Calibri" w:eastAsia="Calibri" w:hAnsi="Calibri" w:cs="Calibri"/>
          <w:sz w:val="22"/>
          <w:szCs w:val="22"/>
          <w:lang w:val="en-US"/>
        </w:rPr>
        <w:t>ovid-1</w:t>
      </w:r>
      <w:r w:rsidRPr="00823CD6">
        <w:rPr>
          <w:rFonts w:ascii="Calibri" w:eastAsia="Calibri" w:hAnsi="Calibri" w:cs="Calibri"/>
          <w:sz w:val="22"/>
          <w:szCs w:val="22"/>
          <w:lang w:val="en-US"/>
        </w:rPr>
        <w:t xml:space="preserve">9 in transplanted patients. The question is whether there are genetically determined factors (such as blood type or </w:t>
      </w:r>
      <w:r w:rsidR="0076569A">
        <w:rPr>
          <w:rFonts w:ascii="Calibri" w:eastAsia="Calibri" w:hAnsi="Calibri" w:cs="Calibri"/>
          <w:sz w:val="22"/>
          <w:szCs w:val="22"/>
          <w:lang w:val="en-US"/>
        </w:rPr>
        <w:t>particular</w:t>
      </w:r>
      <w:r w:rsidR="0076569A" w:rsidRPr="00823CD6">
        <w:rPr>
          <w:rFonts w:ascii="Calibri" w:eastAsia="Calibri" w:hAnsi="Calibri" w:cs="Calibri"/>
          <w:sz w:val="22"/>
          <w:szCs w:val="22"/>
          <w:lang w:val="en-US"/>
        </w:rPr>
        <w:t xml:space="preserve"> </w:t>
      </w:r>
      <w:r w:rsidRPr="00823CD6">
        <w:rPr>
          <w:rFonts w:ascii="Calibri" w:eastAsia="Calibri" w:hAnsi="Calibri" w:cs="Calibri"/>
          <w:sz w:val="22"/>
          <w:szCs w:val="22"/>
          <w:lang w:val="en-US"/>
        </w:rPr>
        <w:t xml:space="preserve">tissue </w:t>
      </w:r>
      <w:r w:rsidR="0076569A">
        <w:rPr>
          <w:rFonts w:ascii="Calibri" w:eastAsia="Calibri" w:hAnsi="Calibri" w:cs="Calibri"/>
          <w:sz w:val="22"/>
          <w:szCs w:val="22"/>
          <w:lang w:val="en-US"/>
        </w:rPr>
        <w:t>antige</w:t>
      </w:r>
      <w:r w:rsidR="00745FDD">
        <w:rPr>
          <w:rFonts w:ascii="Calibri" w:eastAsia="Calibri" w:hAnsi="Calibri" w:cs="Calibri"/>
          <w:sz w:val="22"/>
          <w:szCs w:val="22"/>
          <w:lang w:val="en-US"/>
        </w:rPr>
        <w:t>ns</w:t>
      </w:r>
      <w:r w:rsidRPr="00823CD6">
        <w:rPr>
          <w:rFonts w:ascii="Calibri" w:eastAsia="Calibri" w:hAnsi="Calibri" w:cs="Calibri"/>
          <w:sz w:val="22"/>
          <w:szCs w:val="22"/>
          <w:lang w:val="en-US"/>
        </w:rPr>
        <w:t xml:space="preserve">) that influence the occurrence and severity of Covid-19. Therefore, in order to answer </w:t>
      </w:r>
      <w:r w:rsidR="0076569A" w:rsidRPr="00823CD6">
        <w:rPr>
          <w:rFonts w:ascii="Calibri" w:eastAsia="Calibri" w:hAnsi="Calibri" w:cs="Calibri"/>
          <w:sz w:val="22"/>
          <w:szCs w:val="22"/>
          <w:lang w:val="en-US"/>
        </w:rPr>
        <w:t>the aforementioned questions</w:t>
      </w:r>
      <w:r w:rsidRPr="00823CD6">
        <w:rPr>
          <w:rFonts w:ascii="Calibri" w:eastAsia="Calibri" w:hAnsi="Calibri" w:cs="Calibri"/>
          <w:sz w:val="22"/>
          <w:szCs w:val="22"/>
          <w:lang w:val="en-US"/>
        </w:rPr>
        <w:t xml:space="preserve">, specific testing of genetic material (blood) </w:t>
      </w:r>
      <w:r w:rsidR="0076569A">
        <w:rPr>
          <w:rFonts w:ascii="Calibri" w:eastAsia="Calibri" w:hAnsi="Calibri" w:cs="Calibri"/>
          <w:sz w:val="22"/>
          <w:szCs w:val="22"/>
          <w:lang w:val="en-US"/>
        </w:rPr>
        <w:t>is necessary</w:t>
      </w:r>
      <w:r w:rsidRPr="00823CD6">
        <w:rPr>
          <w:rFonts w:ascii="Calibri" w:eastAsia="Calibri" w:hAnsi="Calibri" w:cs="Calibri"/>
          <w:sz w:val="22"/>
          <w:szCs w:val="22"/>
          <w:lang w:val="en-US"/>
        </w:rPr>
        <w:t>. At this time, it is not possible to predict which genetic variants might influence the occurrence and progression of Covid-19</w:t>
      </w:r>
      <w:r w:rsidR="00932B25">
        <w:rPr>
          <w:rFonts w:ascii="Calibri" w:eastAsia="Calibri" w:hAnsi="Calibri" w:cs="Calibri"/>
          <w:sz w:val="22"/>
          <w:szCs w:val="22"/>
          <w:lang w:val="en-US"/>
        </w:rPr>
        <w:t>;</w:t>
      </w:r>
      <w:r w:rsidRPr="00823CD6">
        <w:rPr>
          <w:rFonts w:ascii="Calibri" w:eastAsia="Calibri" w:hAnsi="Calibri" w:cs="Calibri"/>
          <w:sz w:val="22"/>
          <w:szCs w:val="22"/>
          <w:lang w:val="en-US"/>
        </w:rPr>
        <w:t xml:space="preserve"> </w:t>
      </w:r>
      <w:r w:rsidR="00932B25">
        <w:rPr>
          <w:rFonts w:ascii="Calibri" w:eastAsia="Calibri" w:hAnsi="Calibri" w:cs="Calibri"/>
          <w:sz w:val="22"/>
          <w:szCs w:val="22"/>
          <w:lang w:val="en-US"/>
        </w:rPr>
        <w:t>thus</w:t>
      </w:r>
      <w:r w:rsidR="0061325F">
        <w:rPr>
          <w:rFonts w:ascii="Calibri" w:eastAsia="Calibri" w:hAnsi="Calibri" w:cs="Calibri"/>
          <w:sz w:val="22"/>
          <w:szCs w:val="22"/>
          <w:lang w:val="en-US"/>
        </w:rPr>
        <w:t>,</w:t>
      </w:r>
      <w:r w:rsidRPr="0087279E">
        <w:rPr>
          <w:rFonts w:ascii="Calibri" w:eastAsia="Calibri" w:hAnsi="Calibri" w:cs="Calibri"/>
          <w:sz w:val="22"/>
          <w:szCs w:val="22"/>
          <w:lang w:val="en-US"/>
        </w:rPr>
        <w:t xml:space="preserve"> it is difficult to narrow down the scope of </w:t>
      </w:r>
      <w:r w:rsidRPr="0087279E">
        <w:rPr>
          <w:rFonts w:ascii="Calibri" w:eastAsia="Calibri" w:hAnsi="Calibri" w:cs="Calibri"/>
          <w:sz w:val="22"/>
          <w:szCs w:val="22"/>
          <w:lang w:val="en-US"/>
        </w:rPr>
        <w:lastRenderedPageBreak/>
        <w:t xml:space="preserve">genetic testing. We would also like to investigate whether specific subsets of SARS-CoV-2 antibodies correlate with better control (neutralization) of the virus. </w:t>
      </w:r>
    </w:p>
    <w:p w:rsidR="001D6B59" w:rsidRPr="0087279E" w:rsidRDefault="000E7728" w:rsidP="000E7728">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Until now, studies on these questions </w:t>
      </w:r>
      <w:r w:rsidR="00FB5B27">
        <w:rPr>
          <w:rFonts w:ascii="Calibri" w:eastAsia="Calibri" w:hAnsi="Calibri" w:cs="Calibri"/>
          <w:sz w:val="22"/>
          <w:szCs w:val="22"/>
          <w:lang w:val="en-US"/>
        </w:rPr>
        <w:t>regarding</w:t>
      </w:r>
      <w:r w:rsidR="00FB5B27"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transplanted patients have either not been performed at all or did not meet the necessary </w:t>
      </w:r>
      <w:r w:rsidR="00FB5B27">
        <w:rPr>
          <w:rFonts w:ascii="Calibri" w:eastAsia="Calibri" w:hAnsi="Calibri" w:cs="Calibri"/>
          <w:sz w:val="22"/>
          <w:szCs w:val="22"/>
          <w:lang w:val="en-US"/>
        </w:rPr>
        <w:t>numerical</w:t>
      </w:r>
      <w:r w:rsidR="00FB5B27"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requirements. The international Collaborative Transplant Study, which we are coordinating and in which more than 150 liver and kidney transplant centers from around the world are actively participating, offers a unique opportunity to gather reliable information on the effects of Corona infection on organ transplantation</w:t>
      </w:r>
      <w:r w:rsidR="00EE3B0A">
        <w:rPr>
          <w:rFonts w:ascii="Calibri" w:eastAsia="Calibri" w:hAnsi="Calibri" w:cs="Calibri"/>
          <w:sz w:val="22"/>
          <w:szCs w:val="22"/>
          <w:lang w:val="en-US"/>
        </w:rPr>
        <w:t xml:space="preserve"> outcome</w:t>
      </w:r>
      <w:r w:rsidRPr="0087279E">
        <w:rPr>
          <w:rFonts w:ascii="Calibri" w:eastAsia="Calibri" w:hAnsi="Calibri" w:cs="Calibri"/>
          <w:sz w:val="22"/>
          <w:szCs w:val="22"/>
          <w:lang w:val="en-US"/>
        </w:rPr>
        <w:t xml:space="preserve"> in a relatively short time. We would then like to make these results available to transplant centers for the benefit of transplanted patients.</w:t>
      </w:r>
    </w:p>
    <w:p w:rsidR="000E7728" w:rsidRPr="0087279E" w:rsidRDefault="000E7728" w:rsidP="00530ED7">
      <w:pPr>
        <w:autoSpaceDE w:val="0"/>
        <w:autoSpaceDN w:val="0"/>
        <w:adjustRightInd w:val="0"/>
        <w:jc w:val="both"/>
        <w:rPr>
          <w:rFonts w:ascii="Calibri" w:eastAsia="Calibri" w:hAnsi="Calibri" w:cs="Calibri"/>
          <w:b/>
          <w:sz w:val="22"/>
          <w:szCs w:val="22"/>
          <w:lang w:val="en-US"/>
        </w:rPr>
      </w:pPr>
      <w:r w:rsidRPr="0087279E">
        <w:rPr>
          <w:rFonts w:ascii="Calibri" w:eastAsia="Calibri" w:hAnsi="Calibri" w:cs="Calibri"/>
          <w:b/>
          <w:sz w:val="22"/>
          <w:szCs w:val="22"/>
          <w:lang w:val="en-US"/>
        </w:rPr>
        <w:t>How does the study work?</w:t>
      </w:r>
    </w:p>
    <w:p w:rsidR="00530ED7" w:rsidRPr="0087279E" w:rsidRDefault="000E7728" w:rsidP="00530ED7">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Patients legally represented by you will have two additional blood</w:t>
      </w:r>
      <w:r w:rsidR="005424C8">
        <w:rPr>
          <w:rFonts w:ascii="Calibri" w:eastAsia="Calibri" w:hAnsi="Calibri" w:cs="Calibri"/>
          <w:sz w:val="22"/>
          <w:szCs w:val="22"/>
          <w:lang w:val="en-US"/>
        </w:rPr>
        <w:t xml:space="preserve"> samples</w:t>
      </w:r>
      <w:r w:rsidRPr="0087279E">
        <w:rPr>
          <w:rFonts w:ascii="Calibri" w:eastAsia="Calibri" w:hAnsi="Calibri" w:cs="Calibri"/>
          <w:sz w:val="22"/>
          <w:szCs w:val="22"/>
          <w:lang w:val="en-US"/>
        </w:rPr>
        <w:t xml:space="preserve"> (approximately 15</w:t>
      </w:r>
      <w:r w:rsidR="00D42A8A">
        <w:rPr>
          <w:rFonts w:ascii="Calibri" w:eastAsia="Calibri" w:hAnsi="Calibri" w:cs="Calibri"/>
          <w:sz w:val="22"/>
          <w:szCs w:val="22"/>
          <w:lang w:val="en-US"/>
        </w:rPr>
        <w:t xml:space="preserve"> </w:t>
      </w:r>
      <w:r w:rsidR="0076569A">
        <w:rPr>
          <w:rFonts w:ascii="Calibri" w:eastAsia="Calibri" w:hAnsi="Calibri" w:cs="Calibri"/>
          <w:sz w:val="22"/>
          <w:szCs w:val="22"/>
          <w:lang w:val="en-US"/>
        </w:rPr>
        <w:t>–</w:t>
      </w:r>
      <w:r w:rsidR="00D42A8A">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20 ml) </w:t>
      </w:r>
      <w:r w:rsidR="00EE3B0A">
        <w:rPr>
          <w:rFonts w:ascii="Calibri" w:eastAsia="Calibri" w:hAnsi="Calibri" w:cs="Calibri"/>
          <w:sz w:val="22"/>
          <w:szCs w:val="22"/>
          <w:lang w:val="en-US"/>
        </w:rPr>
        <w:t>taken</w:t>
      </w:r>
      <w:r w:rsidR="0061325F">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on the day of hospitalization due to SARS-CoV-2 infection for testing of </w:t>
      </w:r>
      <w:r w:rsidR="0076569A">
        <w:rPr>
          <w:rFonts w:ascii="Calibri" w:eastAsia="Calibri" w:hAnsi="Calibri" w:cs="Calibri"/>
          <w:sz w:val="22"/>
          <w:szCs w:val="22"/>
          <w:lang w:val="en-US"/>
        </w:rPr>
        <w:t xml:space="preserve">the </w:t>
      </w:r>
      <w:r w:rsidRPr="0087279E">
        <w:rPr>
          <w:rFonts w:ascii="Calibri" w:eastAsia="Calibri" w:hAnsi="Calibri" w:cs="Calibri"/>
          <w:sz w:val="22"/>
          <w:szCs w:val="22"/>
          <w:lang w:val="en-US"/>
        </w:rPr>
        <w:t>immune activation marker sCD30</w:t>
      </w:r>
      <w:r w:rsidR="00EE3B0A">
        <w:rPr>
          <w:rFonts w:ascii="Calibri" w:eastAsia="Calibri" w:hAnsi="Calibri" w:cs="Calibri"/>
          <w:sz w:val="22"/>
          <w:szCs w:val="22"/>
          <w:lang w:val="en-US"/>
        </w:rPr>
        <w:t>,</w:t>
      </w:r>
      <w:r w:rsidRPr="0087279E">
        <w:rPr>
          <w:rFonts w:ascii="Calibri" w:eastAsia="Calibri" w:hAnsi="Calibri" w:cs="Calibri"/>
          <w:sz w:val="22"/>
          <w:szCs w:val="22"/>
          <w:lang w:val="en-US"/>
        </w:rPr>
        <w:t xml:space="preserve"> </w:t>
      </w:r>
      <w:r w:rsidR="00530ED7" w:rsidRPr="0087279E">
        <w:rPr>
          <w:rFonts w:ascii="Calibri" w:eastAsia="Calibri" w:hAnsi="Calibri" w:cs="Calibri"/>
          <w:sz w:val="22"/>
          <w:szCs w:val="22"/>
          <w:lang w:val="en-US"/>
        </w:rPr>
        <w:t>graft</w:t>
      </w:r>
      <w:r w:rsidR="00EE3B0A">
        <w:rPr>
          <w:rFonts w:ascii="Calibri" w:eastAsia="Calibri" w:hAnsi="Calibri" w:cs="Calibri"/>
          <w:sz w:val="22"/>
          <w:szCs w:val="22"/>
          <w:lang w:val="en-US"/>
        </w:rPr>
        <w:t>-</w:t>
      </w:r>
      <w:r w:rsidRPr="0087279E">
        <w:rPr>
          <w:rFonts w:ascii="Calibri" w:eastAsia="Calibri" w:hAnsi="Calibri" w:cs="Calibri"/>
          <w:sz w:val="22"/>
          <w:szCs w:val="22"/>
          <w:lang w:val="en-US"/>
        </w:rPr>
        <w:t xml:space="preserve">damaging and SARS-CoV-2 antibodies as well as accurate typing of tissue characteristics (HLA antigens). </w:t>
      </w:r>
    </w:p>
    <w:p w:rsidR="00530ED7" w:rsidRPr="0087279E" w:rsidRDefault="000E7728" w:rsidP="00530ED7">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60</w:t>
      </w:r>
      <w:r w:rsidR="00D42A8A">
        <w:rPr>
          <w:rFonts w:ascii="Calibri" w:eastAsia="Calibri" w:hAnsi="Calibri" w:cs="Calibri"/>
          <w:sz w:val="22"/>
          <w:szCs w:val="22"/>
          <w:lang w:val="en-US"/>
        </w:rPr>
        <w:t xml:space="preserve"> </w:t>
      </w:r>
      <w:r w:rsidR="0076569A">
        <w:rPr>
          <w:rFonts w:ascii="Calibri" w:eastAsia="Calibri" w:hAnsi="Calibri" w:cs="Calibri"/>
          <w:sz w:val="22"/>
          <w:szCs w:val="22"/>
          <w:lang w:val="en-US"/>
        </w:rPr>
        <w:t>–</w:t>
      </w:r>
      <w:r w:rsidR="00D42A8A">
        <w:rPr>
          <w:rFonts w:ascii="Calibri" w:eastAsia="Calibri" w:hAnsi="Calibri" w:cs="Calibri"/>
          <w:sz w:val="22"/>
          <w:szCs w:val="22"/>
          <w:lang w:val="en-US"/>
        </w:rPr>
        <w:t xml:space="preserve"> </w:t>
      </w:r>
      <w:r w:rsidRPr="0087279E">
        <w:rPr>
          <w:rFonts w:ascii="Calibri" w:eastAsia="Calibri" w:hAnsi="Calibri" w:cs="Calibri"/>
          <w:sz w:val="22"/>
          <w:szCs w:val="22"/>
          <w:lang w:val="en-US"/>
        </w:rPr>
        <w:t>90 days after hospitalization, an additional blood</w:t>
      </w:r>
      <w:r w:rsidR="005424C8">
        <w:rPr>
          <w:rFonts w:ascii="Calibri" w:eastAsia="Calibri" w:hAnsi="Calibri" w:cs="Calibri"/>
          <w:sz w:val="22"/>
          <w:szCs w:val="22"/>
          <w:lang w:val="en-US"/>
        </w:rPr>
        <w:t xml:space="preserve"> sample</w:t>
      </w:r>
      <w:r w:rsidRPr="0087279E">
        <w:rPr>
          <w:rFonts w:ascii="Calibri" w:eastAsia="Calibri" w:hAnsi="Calibri" w:cs="Calibri"/>
          <w:sz w:val="22"/>
          <w:szCs w:val="22"/>
          <w:lang w:val="en-US"/>
        </w:rPr>
        <w:t xml:space="preserve"> (approximately 10 ml) will be </w:t>
      </w:r>
      <w:r w:rsidR="005424C8">
        <w:rPr>
          <w:rFonts w:ascii="Calibri" w:eastAsia="Calibri" w:hAnsi="Calibri" w:cs="Calibri"/>
          <w:sz w:val="22"/>
          <w:szCs w:val="22"/>
          <w:lang w:val="en-US"/>
        </w:rPr>
        <w:t>taken</w:t>
      </w:r>
      <w:r w:rsidR="005424C8"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from the patient you represent as part of the routine follow-up at the transplant center to again evaluate the development of the above mentioned immune parameters (sCD30, graft</w:t>
      </w:r>
      <w:r w:rsidR="00EE3B0A">
        <w:rPr>
          <w:rFonts w:ascii="Calibri" w:eastAsia="Calibri" w:hAnsi="Calibri" w:cs="Calibri"/>
          <w:sz w:val="22"/>
          <w:szCs w:val="22"/>
          <w:lang w:val="en-US"/>
        </w:rPr>
        <w:t>-</w:t>
      </w:r>
      <w:r w:rsidRPr="0087279E">
        <w:rPr>
          <w:rFonts w:ascii="Calibri" w:eastAsia="Calibri" w:hAnsi="Calibri" w:cs="Calibri"/>
          <w:sz w:val="22"/>
          <w:szCs w:val="22"/>
          <w:lang w:val="en-US"/>
        </w:rPr>
        <w:t xml:space="preserve">damaging antibodies and SARS-CoV-2 antibodies). At this time, the attending physician will also </w:t>
      </w:r>
      <w:r w:rsidR="005424C8">
        <w:rPr>
          <w:rFonts w:ascii="Calibri" w:eastAsia="Calibri" w:hAnsi="Calibri" w:cs="Calibri"/>
          <w:sz w:val="22"/>
          <w:szCs w:val="22"/>
          <w:lang w:val="en-US"/>
        </w:rPr>
        <w:t>fill out</w:t>
      </w:r>
      <w:r w:rsidR="005424C8" w:rsidRPr="0087279E">
        <w:rPr>
          <w:rFonts w:ascii="Calibri" w:eastAsia="Calibri" w:hAnsi="Calibri" w:cs="Calibri"/>
          <w:sz w:val="22"/>
          <w:szCs w:val="22"/>
          <w:lang w:val="en-US"/>
        </w:rPr>
        <w:t xml:space="preserve"> </w:t>
      </w:r>
      <w:r w:rsidR="00530ED7" w:rsidRPr="0087279E">
        <w:rPr>
          <w:rFonts w:ascii="Calibri" w:eastAsia="Calibri" w:hAnsi="Calibri" w:cs="Calibri"/>
          <w:sz w:val="22"/>
          <w:szCs w:val="22"/>
          <w:lang w:val="en-US"/>
        </w:rPr>
        <w:t>a questionnaire</w:t>
      </w:r>
      <w:r w:rsidRPr="0087279E">
        <w:rPr>
          <w:rFonts w:ascii="Calibri" w:eastAsia="Calibri" w:hAnsi="Calibri" w:cs="Calibri"/>
          <w:sz w:val="22"/>
          <w:szCs w:val="22"/>
          <w:lang w:val="en-US"/>
        </w:rPr>
        <w:t xml:space="preserve"> about the course of SARS-CoV-2 infection </w:t>
      </w:r>
      <w:r w:rsidR="00530ED7" w:rsidRPr="0087279E">
        <w:rPr>
          <w:rFonts w:ascii="Calibri" w:eastAsia="Calibri" w:hAnsi="Calibri" w:cs="Calibri"/>
          <w:sz w:val="22"/>
          <w:szCs w:val="22"/>
          <w:lang w:val="en-US"/>
        </w:rPr>
        <w:t>of</w:t>
      </w:r>
      <w:r w:rsidRPr="0087279E">
        <w:rPr>
          <w:rFonts w:ascii="Calibri" w:eastAsia="Calibri" w:hAnsi="Calibri" w:cs="Calibri"/>
          <w:sz w:val="22"/>
          <w:szCs w:val="22"/>
          <w:lang w:val="en-US"/>
        </w:rPr>
        <w:t xml:space="preserve"> the patient you represent. </w:t>
      </w:r>
    </w:p>
    <w:p w:rsidR="00530ED7" w:rsidRPr="0087279E" w:rsidRDefault="00530ED7" w:rsidP="00530ED7">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One year after hospitalization, an additional blood </w:t>
      </w:r>
      <w:r w:rsidR="005424C8">
        <w:rPr>
          <w:rFonts w:ascii="Calibri" w:eastAsia="Calibri" w:hAnsi="Calibri" w:cs="Calibri"/>
          <w:sz w:val="22"/>
          <w:szCs w:val="22"/>
          <w:lang w:val="en-US"/>
        </w:rPr>
        <w:t>sample</w:t>
      </w:r>
      <w:r w:rsidR="005424C8" w:rsidRPr="0087279E">
        <w:rPr>
          <w:rFonts w:ascii="Calibri" w:eastAsia="Calibri" w:hAnsi="Calibri" w:cs="Calibri"/>
          <w:sz w:val="22"/>
          <w:szCs w:val="22"/>
          <w:lang w:val="en-US"/>
        </w:rPr>
        <w:t xml:space="preserve"> </w:t>
      </w:r>
      <w:r w:rsidR="00EE3B0A">
        <w:rPr>
          <w:rFonts w:ascii="Calibri" w:eastAsia="Calibri" w:hAnsi="Calibri" w:cs="Calibri"/>
          <w:sz w:val="22"/>
          <w:szCs w:val="22"/>
          <w:lang w:val="en-US"/>
        </w:rPr>
        <w:t xml:space="preserve">will be </w:t>
      </w:r>
      <w:r w:rsidR="005424C8">
        <w:rPr>
          <w:rFonts w:ascii="Calibri" w:eastAsia="Calibri" w:hAnsi="Calibri" w:cs="Calibri"/>
          <w:sz w:val="22"/>
          <w:szCs w:val="22"/>
          <w:lang w:val="en-US"/>
        </w:rPr>
        <w:t>taken</w:t>
      </w:r>
      <w:r w:rsidR="005424C8"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(approximately 10 ml) </w:t>
      </w:r>
      <w:r w:rsidR="00EE3B0A">
        <w:rPr>
          <w:rFonts w:ascii="Calibri" w:eastAsia="Calibri" w:hAnsi="Calibri" w:cs="Calibri"/>
          <w:sz w:val="22"/>
          <w:szCs w:val="22"/>
          <w:lang w:val="en-US"/>
        </w:rPr>
        <w:t xml:space="preserve">from the patient you represent </w:t>
      </w:r>
      <w:r w:rsidRPr="0087279E">
        <w:rPr>
          <w:rFonts w:ascii="Calibri" w:eastAsia="Calibri" w:hAnsi="Calibri" w:cs="Calibri"/>
          <w:sz w:val="22"/>
          <w:szCs w:val="22"/>
          <w:lang w:val="en-US"/>
        </w:rPr>
        <w:t xml:space="preserve">to evaluate the development of immune parameters in response to SARS-CoV-2 infection. </w:t>
      </w:r>
    </w:p>
    <w:p w:rsidR="00530ED7" w:rsidRPr="0087279E" w:rsidRDefault="00D77296" w:rsidP="00530ED7">
      <w:pPr>
        <w:autoSpaceDE w:val="0"/>
        <w:autoSpaceDN w:val="0"/>
        <w:adjustRightInd w:val="0"/>
        <w:spacing w:after="120"/>
        <w:jc w:val="both"/>
        <w:rPr>
          <w:rFonts w:ascii="Calibri" w:eastAsia="Calibri" w:hAnsi="Calibri" w:cs="Calibri"/>
          <w:sz w:val="22"/>
          <w:szCs w:val="22"/>
          <w:lang w:val="en-US"/>
        </w:rPr>
      </w:pPr>
      <w:r>
        <w:rPr>
          <w:rFonts w:ascii="Calibri" w:eastAsia="Calibri" w:hAnsi="Calibri" w:cs="Calibri"/>
          <w:sz w:val="22"/>
          <w:szCs w:val="22"/>
          <w:lang w:val="en-US"/>
        </w:rPr>
        <w:t>According to</w:t>
      </w:r>
      <w:r w:rsidRPr="0087279E">
        <w:rPr>
          <w:rFonts w:ascii="Calibri" w:eastAsia="Calibri" w:hAnsi="Calibri" w:cs="Calibri"/>
          <w:sz w:val="22"/>
          <w:szCs w:val="22"/>
          <w:lang w:val="en-US"/>
        </w:rPr>
        <w:t xml:space="preserve"> </w:t>
      </w:r>
      <w:r w:rsidR="00530ED7" w:rsidRPr="0087279E">
        <w:rPr>
          <w:rFonts w:ascii="Calibri" w:eastAsia="Calibri" w:hAnsi="Calibri" w:cs="Calibri"/>
          <w:sz w:val="22"/>
          <w:szCs w:val="22"/>
          <w:lang w:val="en-US"/>
        </w:rPr>
        <w:t xml:space="preserve">our experience, the collection of additional blood tubes </w:t>
      </w:r>
      <w:r>
        <w:rPr>
          <w:rFonts w:ascii="Calibri" w:eastAsia="Calibri" w:hAnsi="Calibri" w:cs="Calibri"/>
          <w:sz w:val="22"/>
          <w:szCs w:val="22"/>
          <w:lang w:val="en-US"/>
        </w:rPr>
        <w:t>requires</w:t>
      </w:r>
      <w:r w:rsidR="00530ED7" w:rsidRPr="0087279E">
        <w:rPr>
          <w:rFonts w:ascii="Calibri" w:eastAsia="Calibri" w:hAnsi="Calibri" w:cs="Calibri"/>
          <w:sz w:val="22"/>
          <w:szCs w:val="22"/>
          <w:lang w:val="en-US"/>
        </w:rPr>
        <w:t xml:space="preserve"> </w:t>
      </w:r>
      <w:r w:rsidR="00937595">
        <w:rPr>
          <w:rFonts w:ascii="Calibri" w:eastAsia="Calibri" w:hAnsi="Calibri" w:cs="Calibri"/>
          <w:sz w:val="22"/>
          <w:szCs w:val="22"/>
          <w:lang w:val="en-US"/>
        </w:rPr>
        <w:t xml:space="preserve">less than </w:t>
      </w:r>
      <w:r w:rsidR="00530ED7" w:rsidRPr="0087279E">
        <w:rPr>
          <w:rFonts w:ascii="Calibri" w:eastAsia="Calibri" w:hAnsi="Calibri" w:cs="Calibri"/>
          <w:sz w:val="22"/>
          <w:szCs w:val="22"/>
          <w:lang w:val="en-US"/>
        </w:rPr>
        <w:t>1 minute</w:t>
      </w:r>
      <w:r w:rsidR="00EE3B0A">
        <w:rPr>
          <w:rFonts w:ascii="Calibri" w:eastAsia="Calibri" w:hAnsi="Calibri" w:cs="Calibri"/>
          <w:sz w:val="22"/>
          <w:szCs w:val="22"/>
          <w:lang w:val="en-US"/>
        </w:rPr>
        <w:t xml:space="preserve"> in addition</w:t>
      </w:r>
      <w:r w:rsidR="00530ED7" w:rsidRPr="0087279E">
        <w:rPr>
          <w:rFonts w:ascii="Calibri" w:eastAsia="Calibri" w:hAnsi="Calibri" w:cs="Calibri"/>
          <w:sz w:val="22"/>
          <w:szCs w:val="22"/>
          <w:lang w:val="en-US"/>
        </w:rPr>
        <w:t>. Inform</w:t>
      </w:r>
      <w:r w:rsidR="00937595">
        <w:rPr>
          <w:rFonts w:ascii="Calibri" w:eastAsia="Calibri" w:hAnsi="Calibri" w:cs="Calibri"/>
          <w:sz w:val="22"/>
          <w:szCs w:val="22"/>
          <w:lang w:val="en-US"/>
        </w:rPr>
        <w:t xml:space="preserve">ation </w:t>
      </w:r>
      <w:r w:rsidR="00530ED7" w:rsidRPr="0087279E">
        <w:rPr>
          <w:rFonts w:ascii="Calibri" w:eastAsia="Calibri" w:hAnsi="Calibri" w:cs="Calibri"/>
          <w:sz w:val="22"/>
          <w:szCs w:val="22"/>
          <w:lang w:val="en-US"/>
        </w:rPr>
        <w:t xml:space="preserve">about the study and discussing participation and consent is expected to take 15 minutes depending on </w:t>
      </w:r>
      <w:r>
        <w:rPr>
          <w:rFonts w:ascii="Calibri" w:eastAsia="Calibri" w:hAnsi="Calibri" w:cs="Calibri"/>
          <w:sz w:val="22"/>
          <w:szCs w:val="22"/>
          <w:lang w:val="en-US"/>
        </w:rPr>
        <w:t xml:space="preserve">the amount of required </w:t>
      </w:r>
      <w:r w:rsidR="00530ED7" w:rsidRPr="0087279E">
        <w:rPr>
          <w:rFonts w:ascii="Calibri" w:eastAsia="Calibri" w:hAnsi="Calibri" w:cs="Calibri"/>
          <w:sz w:val="22"/>
          <w:szCs w:val="22"/>
          <w:lang w:val="en-US"/>
        </w:rPr>
        <w:t xml:space="preserve">information. The study-related additional collection of approximately 10 to a maximum of 20 ml of blood </w:t>
      </w:r>
      <w:r>
        <w:rPr>
          <w:rFonts w:ascii="Calibri" w:eastAsia="Calibri" w:hAnsi="Calibri" w:cs="Calibri"/>
          <w:sz w:val="22"/>
          <w:szCs w:val="22"/>
          <w:lang w:val="en-US"/>
        </w:rPr>
        <w:t>will have only a minor impact on</w:t>
      </w:r>
      <w:r w:rsidR="00530ED7" w:rsidRPr="0087279E">
        <w:rPr>
          <w:rFonts w:ascii="Calibri" w:eastAsia="Calibri" w:hAnsi="Calibri" w:cs="Calibri"/>
          <w:sz w:val="22"/>
          <w:szCs w:val="22"/>
          <w:lang w:val="en-US"/>
        </w:rPr>
        <w:t xml:space="preserve"> the total blood volume and your general condition.</w:t>
      </w:r>
    </w:p>
    <w:p w:rsidR="00530ED7" w:rsidRPr="0087279E" w:rsidRDefault="00530ED7" w:rsidP="00530ED7">
      <w:pPr>
        <w:autoSpaceDE w:val="0"/>
        <w:autoSpaceDN w:val="0"/>
        <w:adjustRightInd w:val="0"/>
        <w:jc w:val="both"/>
        <w:rPr>
          <w:rFonts w:ascii="Calibri" w:eastAsia="Calibri" w:hAnsi="Calibri" w:cs="Calibri"/>
          <w:b/>
          <w:sz w:val="22"/>
          <w:szCs w:val="22"/>
          <w:lang w:val="en-US"/>
        </w:rPr>
      </w:pPr>
      <w:r w:rsidRPr="0087279E">
        <w:rPr>
          <w:rFonts w:ascii="Calibri" w:eastAsia="Calibri" w:hAnsi="Calibri" w:cs="Calibri"/>
          <w:b/>
          <w:sz w:val="22"/>
          <w:szCs w:val="22"/>
          <w:lang w:val="en-US"/>
        </w:rPr>
        <w:t xml:space="preserve">Is there any personal benefit </w:t>
      </w:r>
      <w:r w:rsidR="00321DD7">
        <w:rPr>
          <w:rFonts w:ascii="Calibri" w:eastAsia="Calibri" w:hAnsi="Calibri" w:cs="Calibri"/>
          <w:b/>
          <w:sz w:val="22"/>
          <w:szCs w:val="22"/>
          <w:lang w:val="en-US"/>
        </w:rPr>
        <w:t>for</w:t>
      </w:r>
      <w:r w:rsidRPr="0087279E">
        <w:rPr>
          <w:rFonts w:ascii="Calibri" w:eastAsia="Calibri" w:hAnsi="Calibri" w:cs="Calibri"/>
          <w:b/>
          <w:sz w:val="22"/>
          <w:szCs w:val="22"/>
          <w:lang w:val="en-US"/>
        </w:rPr>
        <w:t xml:space="preserve"> the person I legally represent?</w:t>
      </w:r>
    </w:p>
    <w:p w:rsidR="00530ED7" w:rsidRPr="0087279E" w:rsidRDefault="00530ED7" w:rsidP="00A30B74">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Since the findings will only be elaborated in the course of the study and </w:t>
      </w:r>
      <w:r w:rsidR="00B46C78">
        <w:rPr>
          <w:rFonts w:ascii="Calibri" w:eastAsia="Calibri" w:hAnsi="Calibri" w:cs="Calibri"/>
          <w:sz w:val="22"/>
          <w:szCs w:val="22"/>
          <w:lang w:val="en-US"/>
        </w:rPr>
        <w:t>the examination will be</w:t>
      </w:r>
      <w:r w:rsidRPr="0087279E">
        <w:rPr>
          <w:rFonts w:ascii="Calibri" w:eastAsia="Calibri" w:hAnsi="Calibri" w:cs="Calibri"/>
          <w:sz w:val="22"/>
          <w:szCs w:val="22"/>
          <w:lang w:val="en-US"/>
        </w:rPr>
        <w:t xml:space="preserve"> pseudonymized</w:t>
      </w:r>
      <w:r w:rsidR="006345C8" w:rsidRPr="004B20F8">
        <w:rPr>
          <w:rStyle w:val="Funotenzeichen"/>
          <w:rFonts w:ascii="Calibri" w:eastAsia="Calibri" w:hAnsi="Calibri" w:cs="Calibri"/>
          <w:sz w:val="22"/>
          <w:szCs w:val="22"/>
          <w:lang w:val="en-US"/>
        </w:rPr>
        <w:footnoteReference w:id="1"/>
      </w:r>
      <w:r w:rsidRPr="004B20F8">
        <w:rPr>
          <w:rFonts w:ascii="Calibri" w:eastAsia="Calibri" w:hAnsi="Calibri" w:cs="Calibri"/>
          <w:sz w:val="22"/>
          <w:szCs w:val="22"/>
          <w:lang w:val="en-US"/>
        </w:rPr>
        <w:t>, there will be no direct individual benefit for the patient yo</w:t>
      </w:r>
      <w:r w:rsidRPr="00823CD6">
        <w:rPr>
          <w:rFonts w:ascii="Calibri" w:eastAsia="Calibri" w:hAnsi="Calibri" w:cs="Calibri"/>
          <w:sz w:val="22"/>
          <w:szCs w:val="22"/>
          <w:lang w:val="en-US"/>
        </w:rPr>
        <w:t>u represent. It is planned to publish the results in medical or biological journals and to present the study at national and international congresses for further discussion of the results.</w:t>
      </w:r>
    </w:p>
    <w:p w:rsidR="00530ED7" w:rsidRPr="0087279E" w:rsidRDefault="00530ED7" w:rsidP="00530ED7">
      <w:pPr>
        <w:autoSpaceDE w:val="0"/>
        <w:autoSpaceDN w:val="0"/>
        <w:adjustRightInd w:val="0"/>
        <w:jc w:val="both"/>
        <w:rPr>
          <w:rFonts w:ascii="Calibri" w:eastAsia="Calibri" w:hAnsi="Calibri" w:cs="Calibri"/>
          <w:b/>
          <w:sz w:val="22"/>
          <w:szCs w:val="22"/>
          <w:lang w:val="en-US"/>
        </w:rPr>
      </w:pPr>
      <w:r w:rsidRPr="0087279E">
        <w:rPr>
          <w:rFonts w:ascii="Calibri" w:eastAsia="Calibri" w:hAnsi="Calibri" w:cs="Calibri"/>
          <w:b/>
          <w:sz w:val="22"/>
          <w:szCs w:val="22"/>
          <w:lang w:val="en-US"/>
        </w:rPr>
        <w:t>What are the risks associated with participation?</w:t>
      </w:r>
    </w:p>
    <w:p w:rsidR="00530ED7" w:rsidRPr="0087279E" w:rsidRDefault="00530ED7" w:rsidP="002F1F5F">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A small amount of blood will be </w:t>
      </w:r>
      <w:r w:rsidR="00321DD7">
        <w:rPr>
          <w:rFonts w:ascii="Calibri" w:eastAsia="Calibri" w:hAnsi="Calibri" w:cs="Calibri"/>
          <w:sz w:val="22"/>
          <w:szCs w:val="22"/>
          <w:lang w:val="en-US"/>
        </w:rPr>
        <w:t>taken</w:t>
      </w:r>
      <w:r w:rsidR="00321DD7"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three times</w:t>
      </w:r>
      <w:r w:rsidR="00B46C78">
        <w:rPr>
          <w:rFonts w:ascii="Calibri" w:eastAsia="Calibri" w:hAnsi="Calibri" w:cs="Calibri"/>
          <w:sz w:val="22"/>
          <w:szCs w:val="22"/>
          <w:lang w:val="en-US"/>
        </w:rPr>
        <w:t xml:space="preserve"> at the most</w:t>
      </w:r>
      <w:r w:rsidRPr="0087279E">
        <w:rPr>
          <w:rFonts w:ascii="Calibri" w:eastAsia="Calibri" w:hAnsi="Calibri" w:cs="Calibri"/>
          <w:sz w:val="22"/>
          <w:szCs w:val="22"/>
          <w:lang w:val="en-US"/>
        </w:rPr>
        <w:t xml:space="preserve"> from the patient you represent. Adverse effects or risks are not expected as a result of the blood collection and the amount of blood taken. All blood collections will be obtained as part of routine care. No additional study-related punctures will be performed. In addition to mild pain from the puncture, local irritation, infection, bleeding, and bruising may occur in rare cases during blood sampling. There is also a risk of nerve injury with superficial numbness. All of these risks have nothing to do with this study, but represent general risks of blood collection.</w:t>
      </w:r>
    </w:p>
    <w:p w:rsidR="00530ED7" w:rsidRPr="0087279E" w:rsidRDefault="00530ED7" w:rsidP="00530ED7">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According to the current state of science, the occurrence of incidental findings is unlikely. Nevertheless, incidental findings may occur in the course of the examinations of the material obtained. </w:t>
      </w:r>
      <w:r w:rsidR="00D42A8A">
        <w:rPr>
          <w:rFonts w:ascii="Calibri" w:eastAsia="Calibri" w:hAnsi="Calibri" w:cs="Calibri"/>
          <w:sz w:val="22"/>
          <w:szCs w:val="22"/>
          <w:lang w:val="en-US"/>
        </w:rPr>
        <w:t>They</w:t>
      </w:r>
      <w:r w:rsidR="00D42A8A"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may provide evidence of already existing</w:t>
      </w:r>
      <w:r w:rsidR="00B46C78">
        <w:rPr>
          <w:rFonts w:ascii="Calibri" w:eastAsia="Calibri" w:hAnsi="Calibri" w:cs="Calibri"/>
          <w:sz w:val="22"/>
          <w:szCs w:val="22"/>
          <w:lang w:val="en-US"/>
        </w:rPr>
        <w:t xml:space="preserve"> or future</w:t>
      </w:r>
      <w:r w:rsidRPr="0087279E">
        <w:rPr>
          <w:rFonts w:ascii="Calibri" w:eastAsia="Calibri" w:hAnsi="Calibri" w:cs="Calibri"/>
          <w:sz w:val="22"/>
          <w:szCs w:val="22"/>
          <w:lang w:val="en-US"/>
        </w:rPr>
        <w:t xml:space="preserve"> diseases that are not related to the objectives of the study (incidental findings). We will inform you about such findings upon request. However, the notification of incidental findings may have far</w:t>
      </w:r>
      <w:r w:rsidR="0061325F">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reaching, even negative consequences for the patient you represent and his or her further life </w:t>
      </w:r>
      <w:r w:rsidRPr="0087279E">
        <w:rPr>
          <w:rFonts w:ascii="Calibri" w:eastAsia="Calibri" w:hAnsi="Calibri" w:cs="Calibri"/>
          <w:sz w:val="22"/>
          <w:szCs w:val="22"/>
          <w:lang w:val="en-US"/>
        </w:rPr>
        <w:lastRenderedPageBreak/>
        <w:t xml:space="preserve">and the life of his or her blood relatives. For example, the patient may be required to provide this information when taking out an insurance policy or during a health examination with </w:t>
      </w:r>
      <w:r w:rsidR="00E436EF">
        <w:rPr>
          <w:rFonts w:ascii="Calibri" w:eastAsia="Calibri" w:hAnsi="Calibri" w:cs="Calibri"/>
          <w:sz w:val="22"/>
          <w:szCs w:val="22"/>
          <w:lang w:val="en-US"/>
        </w:rPr>
        <w:t>the aim of</w:t>
      </w:r>
      <w:r w:rsidRPr="0087279E">
        <w:rPr>
          <w:rFonts w:ascii="Calibri" w:eastAsia="Calibri" w:hAnsi="Calibri" w:cs="Calibri"/>
          <w:sz w:val="22"/>
          <w:szCs w:val="22"/>
          <w:lang w:val="en-US"/>
        </w:rPr>
        <w:t xml:space="preserve"> obtaining a civil service position. Not least because of these potentially negative consequences, but </w:t>
      </w:r>
      <w:r w:rsidR="00E436EF">
        <w:rPr>
          <w:rFonts w:ascii="Calibri" w:eastAsia="Calibri" w:hAnsi="Calibri" w:cs="Calibri"/>
          <w:sz w:val="22"/>
          <w:szCs w:val="22"/>
          <w:lang w:val="en-US"/>
        </w:rPr>
        <w:t>also</w:t>
      </w:r>
      <w:r w:rsidR="00E436EF"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because of the constitutionally guaranteed right not to know, the decision on how to deal with </w:t>
      </w:r>
      <w:r w:rsidR="00E436EF">
        <w:rPr>
          <w:rFonts w:ascii="Calibri" w:eastAsia="Calibri" w:hAnsi="Calibri" w:cs="Calibri"/>
          <w:sz w:val="22"/>
          <w:szCs w:val="22"/>
          <w:lang w:val="en-US"/>
        </w:rPr>
        <w:t>related</w:t>
      </w:r>
      <w:r w:rsidR="00E436EF"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findings is left up to you. Therefore, if you do not wish to be informed about incidental findings or only those that are likely to have the potential to prevent or treat disease at an early stage, please tick the appropriate option on the consent form. All data will be treated strictly confidentially and will only be evaluated in pseudonymized form.</w:t>
      </w:r>
    </w:p>
    <w:p w:rsidR="00D42A8A" w:rsidRPr="0087279E" w:rsidRDefault="00530ED7" w:rsidP="00D42A8A">
      <w:pPr>
        <w:spacing w:line="276" w:lineRule="auto"/>
        <w:jc w:val="both"/>
        <w:rPr>
          <w:rFonts w:ascii="Calibri" w:eastAsia="Calibri" w:hAnsi="Calibri" w:cs="Calibri"/>
          <w:b/>
          <w:sz w:val="22"/>
          <w:szCs w:val="22"/>
          <w:lang w:val="en-US"/>
        </w:rPr>
      </w:pPr>
      <w:r w:rsidRPr="0087279E">
        <w:rPr>
          <w:rFonts w:ascii="Calibri" w:eastAsia="Calibri" w:hAnsi="Calibri" w:cs="Calibri"/>
          <w:b/>
          <w:sz w:val="22"/>
          <w:szCs w:val="22"/>
          <w:lang w:val="en-US"/>
        </w:rPr>
        <w:t>Information on data protection</w:t>
      </w:r>
    </w:p>
    <w:p w:rsidR="00530ED7" w:rsidRPr="0087279E" w:rsidRDefault="00530ED7" w:rsidP="00C9736C">
      <w:pPr>
        <w:spacing w:line="276" w:lineRule="auto"/>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General </w:t>
      </w:r>
      <w:r w:rsidR="00B46C78">
        <w:rPr>
          <w:rFonts w:ascii="Calibri" w:eastAsia="Calibri" w:hAnsi="Calibri" w:cs="Calibri"/>
          <w:sz w:val="22"/>
          <w:szCs w:val="22"/>
          <w:lang w:val="en-US"/>
        </w:rPr>
        <w:t>i</w:t>
      </w:r>
      <w:r w:rsidRPr="0087279E">
        <w:rPr>
          <w:rFonts w:ascii="Calibri" w:eastAsia="Calibri" w:hAnsi="Calibri" w:cs="Calibri"/>
          <w:sz w:val="22"/>
          <w:szCs w:val="22"/>
          <w:lang w:val="en-US"/>
        </w:rPr>
        <w:t>nformation:</w:t>
      </w:r>
    </w:p>
    <w:p w:rsidR="00530ED7" w:rsidRPr="0087279E" w:rsidRDefault="00530ED7" w:rsidP="002F1F5F">
      <w:pPr>
        <w:spacing w:after="120" w:line="276" w:lineRule="auto"/>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Medical confidentiality and data protection regulations will be </w:t>
      </w:r>
      <w:r w:rsidR="00B56859">
        <w:rPr>
          <w:rFonts w:ascii="Calibri" w:eastAsia="Calibri" w:hAnsi="Calibri" w:cs="Calibri"/>
          <w:sz w:val="22"/>
          <w:szCs w:val="22"/>
          <w:lang w:val="en-US"/>
        </w:rPr>
        <w:t>observed</w:t>
      </w:r>
      <w:r w:rsidRPr="0087279E">
        <w:rPr>
          <w:rFonts w:ascii="Calibri" w:eastAsia="Calibri" w:hAnsi="Calibri" w:cs="Calibri"/>
          <w:sz w:val="22"/>
          <w:szCs w:val="22"/>
          <w:lang w:val="en-US"/>
        </w:rPr>
        <w:t>. During the study, medical findings and personal information will be collected from you and written down in your personal file at the test center or stored electronically. Data important for the study will additionally be stored in pseudonymized (encrypted) form, evaluated and, if necessary, passed on to university clinics and cooperation partners, possibly also in countries where data protection requirements are lower than in the European Union.</w:t>
      </w:r>
    </w:p>
    <w:p w:rsidR="00530ED7" w:rsidRPr="0087279E" w:rsidRDefault="00530ED7" w:rsidP="002F1F5F">
      <w:pPr>
        <w:spacing w:after="120" w:line="276" w:lineRule="auto"/>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The study management will take all reasonable steps to ensure the protection of the data in accordance with the data protection standards of the European Union. The data is secured against unauthorized access. Decryption will only occur upon withdrawal from the study for the purpose of data destruction. As soon as possible according to the research or statistical purpose, the personal data will be </w:t>
      </w:r>
      <w:r w:rsidR="00A74CFC" w:rsidRPr="0087279E">
        <w:rPr>
          <w:rFonts w:ascii="Calibri" w:eastAsia="Calibri" w:hAnsi="Calibri" w:cs="Calibri"/>
          <w:sz w:val="22"/>
          <w:szCs w:val="22"/>
          <w:lang w:val="en-US"/>
        </w:rPr>
        <w:t>anonymized</w:t>
      </w:r>
      <w:r w:rsidR="006345C8" w:rsidRPr="004B20F8">
        <w:rPr>
          <w:rStyle w:val="Funotenzeichen"/>
          <w:rFonts w:ascii="Calibri" w:eastAsia="Calibri" w:hAnsi="Calibri" w:cs="Calibri"/>
          <w:sz w:val="22"/>
          <w:szCs w:val="22"/>
          <w:lang w:val="en-US"/>
        </w:rPr>
        <w:footnoteReference w:id="2"/>
      </w:r>
      <w:r w:rsidR="00A74CFC" w:rsidRPr="004B20F8">
        <w:rPr>
          <w:rFonts w:ascii="Calibri" w:eastAsia="Calibri" w:hAnsi="Calibri" w:cs="Calibri"/>
          <w:sz w:val="22"/>
          <w:szCs w:val="22"/>
          <w:lang w:val="en-US"/>
        </w:rPr>
        <w:t xml:space="preserve">. </w:t>
      </w:r>
      <w:r w:rsidRPr="00823CD6">
        <w:rPr>
          <w:rFonts w:ascii="Calibri" w:eastAsia="Calibri" w:hAnsi="Calibri" w:cs="Calibri"/>
          <w:sz w:val="22"/>
          <w:szCs w:val="22"/>
          <w:lang w:val="en-US"/>
        </w:rPr>
        <w:t>Data collected during the study will be kept indefinitely in the Collaborative Tr</w:t>
      </w:r>
      <w:r w:rsidRPr="0087279E">
        <w:rPr>
          <w:rFonts w:ascii="Calibri" w:eastAsia="Calibri" w:hAnsi="Calibri" w:cs="Calibri"/>
          <w:sz w:val="22"/>
          <w:szCs w:val="22"/>
          <w:lang w:val="en-US"/>
        </w:rPr>
        <w:t xml:space="preserve">ansplant Study database in Heidelberg for use in future scientific studies. Any biological material from you that is not needed will also be </w:t>
      </w:r>
      <w:proofErr w:type="spellStart"/>
      <w:r w:rsidRPr="0087279E">
        <w:rPr>
          <w:rFonts w:ascii="Calibri" w:eastAsia="Calibri" w:hAnsi="Calibri" w:cs="Calibri"/>
          <w:sz w:val="22"/>
          <w:szCs w:val="22"/>
          <w:lang w:val="en-US"/>
        </w:rPr>
        <w:t>asserved</w:t>
      </w:r>
      <w:proofErr w:type="spellEnd"/>
      <w:r w:rsidRPr="0087279E">
        <w:rPr>
          <w:rFonts w:ascii="Calibri" w:eastAsia="Calibri" w:hAnsi="Calibri" w:cs="Calibri"/>
          <w:sz w:val="22"/>
          <w:szCs w:val="22"/>
          <w:lang w:val="en-US"/>
        </w:rPr>
        <w:t xml:space="preserve"> indefinitely </w:t>
      </w:r>
      <w:r w:rsidR="00AD45EF">
        <w:rPr>
          <w:rFonts w:ascii="Calibri" w:eastAsia="Calibri" w:hAnsi="Calibri" w:cs="Calibri"/>
          <w:sz w:val="22"/>
          <w:szCs w:val="22"/>
          <w:lang w:val="en-US"/>
        </w:rPr>
        <w:t>under a pseudonym</w:t>
      </w:r>
      <w:r w:rsidRPr="0087279E">
        <w:rPr>
          <w:rFonts w:ascii="Calibri" w:eastAsia="Calibri" w:hAnsi="Calibri" w:cs="Calibri"/>
          <w:sz w:val="22"/>
          <w:szCs w:val="22"/>
          <w:lang w:val="en-US"/>
        </w:rPr>
        <w:t xml:space="preserve"> at the study center after the study is completed in order to evaluate further biomarkers in Covid-19 research in the future. These include, for example, studies of tissue characteristics, blood group and genetic information important for organ transplantation. As soon as possible according to the research purpose, the samples will be pseudonymized. If you do not agree to the use of data for future research purposes, you </w:t>
      </w:r>
      <w:r w:rsidR="009572E7">
        <w:rPr>
          <w:rFonts w:ascii="Calibri" w:eastAsia="Calibri" w:hAnsi="Calibri" w:cs="Calibri"/>
          <w:sz w:val="22"/>
          <w:szCs w:val="22"/>
          <w:lang w:val="en-US"/>
        </w:rPr>
        <w:t>may</w:t>
      </w:r>
      <w:r w:rsidR="009572E7" w:rsidRPr="0087279E">
        <w:rPr>
          <w:rFonts w:ascii="Calibri" w:eastAsia="Calibri" w:hAnsi="Calibri" w:cs="Calibri"/>
          <w:sz w:val="22"/>
          <w:szCs w:val="22"/>
          <w:lang w:val="en-US"/>
        </w:rPr>
        <w:t xml:space="preserve"> </w:t>
      </w:r>
      <w:r w:rsidR="00AD45EF">
        <w:rPr>
          <w:rFonts w:ascii="Calibri" w:eastAsia="Calibri" w:hAnsi="Calibri" w:cs="Calibri"/>
          <w:sz w:val="22"/>
          <w:szCs w:val="22"/>
          <w:lang w:val="en-US"/>
        </w:rPr>
        <w:t>restrict</w:t>
      </w:r>
      <w:r w:rsidR="00AD45EF"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your </w:t>
      </w:r>
      <w:r w:rsidR="00FF6644">
        <w:rPr>
          <w:rFonts w:ascii="Calibri" w:eastAsia="Calibri" w:hAnsi="Calibri" w:cs="Calibri"/>
          <w:sz w:val="22"/>
          <w:szCs w:val="22"/>
          <w:lang w:val="en-US"/>
        </w:rPr>
        <w:t xml:space="preserve">declaration of </w:t>
      </w:r>
      <w:r w:rsidRPr="0087279E">
        <w:rPr>
          <w:rFonts w:ascii="Calibri" w:eastAsia="Calibri" w:hAnsi="Calibri" w:cs="Calibri"/>
          <w:sz w:val="22"/>
          <w:szCs w:val="22"/>
          <w:lang w:val="en-US"/>
        </w:rPr>
        <w:t xml:space="preserve">consent. The retention period of the biomaterials and data cannot be stated precisely, as it is currently not foreseeable which </w:t>
      </w:r>
      <w:r w:rsidR="00A74CFC" w:rsidRPr="0087279E">
        <w:rPr>
          <w:rFonts w:ascii="Calibri" w:eastAsia="Calibri" w:hAnsi="Calibri" w:cs="Calibri"/>
          <w:sz w:val="22"/>
          <w:szCs w:val="22"/>
          <w:lang w:val="en-US"/>
        </w:rPr>
        <w:t>further investigations</w:t>
      </w:r>
      <w:r w:rsidRPr="0087279E">
        <w:rPr>
          <w:rFonts w:ascii="Calibri" w:eastAsia="Calibri" w:hAnsi="Calibri" w:cs="Calibri"/>
          <w:sz w:val="22"/>
          <w:szCs w:val="22"/>
          <w:lang w:val="en-US"/>
        </w:rPr>
        <w:t xml:space="preserve"> on the study blood might be relevant in the future</w:t>
      </w:r>
      <w:r w:rsidR="00A74CFC" w:rsidRPr="0087279E">
        <w:rPr>
          <w:rFonts w:ascii="Calibri" w:eastAsia="Calibri" w:hAnsi="Calibri" w:cs="Calibri"/>
          <w:sz w:val="22"/>
          <w:szCs w:val="22"/>
          <w:lang w:val="en-US"/>
        </w:rPr>
        <w:t xml:space="preserve"> regarding organ transplanted patients with SARS-CoV-2 infection</w:t>
      </w:r>
      <w:r w:rsidRPr="0087279E">
        <w:rPr>
          <w:rFonts w:ascii="Calibri" w:eastAsia="Calibri" w:hAnsi="Calibri" w:cs="Calibri"/>
          <w:sz w:val="22"/>
          <w:szCs w:val="22"/>
          <w:lang w:val="en-US"/>
        </w:rPr>
        <w:t xml:space="preserve">. Therefore, biomaterials will be kept </w:t>
      </w:r>
      <w:r w:rsidR="00AD45EF">
        <w:rPr>
          <w:rFonts w:ascii="Calibri" w:eastAsia="Calibri" w:hAnsi="Calibri" w:cs="Calibri"/>
          <w:sz w:val="22"/>
          <w:szCs w:val="22"/>
          <w:lang w:val="en-US"/>
        </w:rPr>
        <w:t>until further notice</w:t>
      </w:r>
      <w:r w:rsidR="00AD45EF"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and made available for further medical research regarding transplanted patients with SARS-CoV-2 infection. We will review every five years whether further retention of the biomaterials and data is still necessary. Personal data will be anonymized as soon as feasible according to the </w:t>
      </w:r>
      <w:r w:rsidR="00FF6644">
        <w:rPr>
          <w:rFonts w:ascii="Calibri" w:eastAsia="Calibri" w:hAnsi="Calibri" w:cs="Calibri"/>
          <w:sz w:val="22"/>
          <w:szCs w:val="22"/>
          <w:lang w:val="en-US"/>
        </w:rPr>
        <w:t xml:space="preserve">research </w:t>
      </w:r>
      <w:r w:rsidRPr="0087279E">
        <w:rPr>
          <w:rFonts w:ascii="Calibri" w:eastAsia="Calibri" w:hAnsi="Calibri" w:cs="Calibri"/>
          <w:sz w:val="22"/>
          <w:szCs w:val="22"/>
          <w:lang w:val="en-US"/>
        </w:rPr>
        <w:t>purpose.</w:t>
      </w:r>
    </w:p>
    <w:p w:rsidR="00530ED7" w:rsidRPr="0087279E" w:rsidRDefault="00530ED7" w:rsidP="002F1F5F">
      <w:pPr>
        <w:spacing w:after="120" w:line="276" w:lineRule="auto"/>
        <w:jc w:val="both"/>
        <w:rPr>
          <w:rFonts w:ascii="Calibri" w:eastAsia="Calibri" w:hAnsi="Calibri" w:cs="Calibri"/>
          <w:sz w:val="22"/>
          <w:szCs w:val="22"/>
          <w:lang w:val="en-US"/>
        </w:rPr>
      </w:pPr>
      <w:r w:rsidRPr="0087279E">
        <w:rPr>
          <w:rFonts w:ascii="Calibri" w:eastAsia="Calibri" w:hAnsi="Calibri" w:cs="Calibri"/>
          <w:sz w:val="22"/>
          <w:szCs w:val="22"/>
          <w:lang w:val="en-US"/>
        </w:rPr>
        <w:t>The data and samples may also be shared with recipients in countries outside the EU (clinics, collaborators) if one of the following conditions is met:</w:t>
      </w:r>
    </w:p>
    <w:p w:rsidR="0061325F" w:rsidRDefault="00A74CFC" w:rsidP="0087279E">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a</w:t>
      </w:r>
      <w:r w:rsidR="0087279E">
        <w:rPr>
          <w:rFonts w:ascii="Calibri" w:eastAsia="Calibri" w:hAnsi="Calibri" w:cs="Calibri"/>
          <w:sz w:val="22"/>
          <w:szCs w:val="22"/>
          <w:lang w:val="en-US"/>
        </w:rPr>
        <w:t>)</w:t>
      </w:r>
      <w:r w:rsidRPr="0087279E">
        <w:rPr>
          <w:rFonts w:ascii="Calibri" w:eastAsia="Calibri" w:hAnsi="Calibri" w:cs="Calibri"/>
          <w:sz w:val="22"/>
          <w:szCs w:val="22"/>
          <w:lang w:val="en-US"/>
        </w:rPr>
        <w:t xml:space="preserve"> The European Commission has established an adequate legal level of data protection in the country</w:t>
      </w:r>
      <w:r w:rsidR="00FF6644">
        <w:rPr>
          <w:rFonts w:ascii="Calibri" w:eastAsia="Calibri" w:hAnsi="Calibri" w:cs="Calibri"/>
          <w:sz w:val="22"/>
          <w:szCs w:val="22"/>
          <w:lang w:val="en-US"/>
        </w:rPr>
        <w:t>.</w:t>
      </w:r>
      <w:r w:rsidRPr="0087279E">
        <w:rPr>
          <w:rFonts w:ascii="Calibri" w:eastAsia="Calibri" w:hAnsi="Calibri" w:cs="Calibri"/>
          <w:sz w:val="22"/>
          <w:szCs w:val="22"/>
          <w:lang w:val="en-US"/>
        </w:rPr>
        <w:t xml:space="preserve"> </w:t>
      </w:r>
    </w:p>
    <w:p w:rsidR="00A74CFC" w:rsidRPr="0087279E" w:rsidRDefault="00A74CFC" w:rsidP="0087279E">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b</w:t>
      </w:r>
      <w:r w:rsidR="0087279E">
        <w:rPr>
          <w:rFonts w:ascii="Calibri" w:eastAsia="Calibri" w:hAnsi="Calibri" w:cs="Calibri"/>
          <w:sz w:val="22"/>
          <w:szCs w:val="22"/>
          <w:lang w:val="en-US"/>
        </w:rPr>
        <w:t>)</w:t>
      </w:r>
      <w:r w:rsidRPr="0087279E">
        <w:rPr>
          <w:rFonts w:ascii="Calibri" w:eastAsia="Calibri" w:hAnsi="Calibri" w:cs="Calibri"/>
          <w:sz w:val="22"/>
          <w:szCs w:val="22"/>
          <w:lang w:val="en-US"/>
        </w:rPr>
        <w:t xml:space="preserve"> On the part of the</w:t>
      </w:r>
      <w:r w:rsidR="00FF6644">
        <w:rPr>
          <w:rFonts w:ascii="Calibri" w:eastAsia="Calibri" w:hAnsi="Calibri" w:cs="Calibri"/>
          <w:sz w:val="22"/>
          <w:szCs w:val="22"/>
          <w:lang w:val="en-US"/>
        </w:rPr>
        <w:t xml:space="preserve"> study </w:t>
      </w:r>
      <w:r w:rsidR="001F33D7">
        <w:rPr>
          <w:rFonts w:ascii="Calibri" w:eastAsia="Calibri" w:hAnsi="Calibri" w:cs="Calibri"/>
          <w:sz w:val="22"/>
          <w:szCs w:val="22"/>
          <w:lang w:val="en-US"/>
        </w:rPr>
        <w:t>director</w:t>
      </w:r>
      <w:r w:rsidRPr="0087279E">
        <w:rPr>
          <w:rFonts w:ascii="Calibri" w:eastAsia="Calibri" w:hAnsi="Calibri" w:cs="Calibri"/>
          <w:sz w:val="22"/>
          <w:szCs w:val="22"/>
          <w:lang w:val="en-US"/>
        </w:rPr>
        <w:t xml:space="preserve">, contractual data protection clauses have been </w:t>
      </w:r>
      <w:r w:rsidR="00AD45EF">
        <w:rPr>
          <w:rFonts w:ascii="Calibri" w:eastAsia="Calibri" w:hAnsi="Calibri" w:cs="Calibri"/>
          <w:sz w:val="22"/>
          <w:szCs w:val="22"/>
          <w:lang w:val="en-US"/>
        </w:rPr>
        <w:t>concluded</w:t>
      </w:r>
      <w:r w:rsidR="00AD45EF"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with the research partners which have been adopted or approved by the European Commission or the competent supervisory authority. You may obtain a copy of these data protection clauses from the </w:t>
      </w:r>
      <w:r w:rsidR="00AD45EF">
        <w:rPr>
          <w:rFonts w:ascii="Calibri" w:eastAsia="Calibri" w:hAnsi="Calibri" w:cs="Calibri"/>
          <w:sz w:val="22"/>
          <w:szCs w:val="22"/>
          <w:lang w:val="en-US"/>
        </w:rPr>
        <w:t>r</w:t>
      </w:r>
      <w:r w:rsidRPr="0087279E">
        <w:rPr>
          <w:rFonts w:ascii="Calibri" w:eastAsia="Calibri" w:hAnsi="Calibri" w:cs="Calibri"/>
          <w:sz w:val="22"/>
          <w:szCs w:val="22"/>
          <w:lang w:val="en-US"/>
        </w:rPr>
        <w:t xml:space="preserve">esponsible </w:t>
      </w:r>
      <w:r w:rsidR="00AD45EF">
        <w:rPr>
          <w:rFonts w:ascii="Calibri" w:eastAsia="Calibri" w:hAnsi="Calibri" w:cs="Calibri"/>
          <w:sz w:val="22"/>
          <w:szCs w:val="22"/>
          <w:lang w:val="en-US"/>
        </w:rPr>
        <w:t>s</w:t>
      </w:r>
      <w:r w:rsidR="0087279E" w:rsidRPr="0087279E">
        <w:rPr>
          <w:rFonts w:ascii="Calibri" w:eastAsia="Calibri" w:hAnsi="Calibri" w:cs="Calibri"/>
          <w:sz w:val="22"/>
          <w:szCs w:val="22"/>
          <w:lang w:val="en-US"/>
        </w:rPr>
        <w:t xml:space="preserve">tudy </w:t>
      </w:r>
      <w:r w:rsidR="00AD45EF">
        <w:rPr>
          <w:rFonts w:ascii="Calibri" w:eastAsia="Calibri" w:hAnsi="Calibri" w:cs="Calibri"/>
          <w:sz w:val="22"/>
          <w:szCs w:val="22"/>
          <w:lang w:val="en-US"/>
        </w:rPr>
        <w:t>p</w:t>
      </w:r>
      <w:r w:rsidR="0087279E">
        <w:rPr>
          <w:rFonts w:ascii="Calibri" w:eastAsia="Calibri" w:hAnsi="Calibri" w:cs="Calibri"/>
          <w:sz w:val="22"/>
          <w:szCs w:val="22"/>
          <w:lang w:val="en-US"/>
        </w:rPr>
        <w:t xml:space="preserve">hysician (see </w:t>
      </w:r>
      <w:r w:rsidRPr="0087279E">
        <w:rPr>
          <w:rFonts w:ascii="Calibri" w:eastAsia="Calibri" w:hAnsi="Calibri" w:cs="Calibri"/>
          <w:sz w:val="22"/>
          <w:szCs w:val="22"/>
          <w:lang w:val="en-US"/>
        </w:rPr>
        <w:t>below</w:t>
      </w:r>
      <w:r w:rsidR="0087279E">
        <w:rPr>
          <w:rFonts w:ascii="Calibri" w:eastAsia="Calibri" w:hAnsi="Calibri" w:cs="Calibri"/>
          <w:sz w:val="22"/>
          <w:szCs w:val="22"/>
          <w:lang w:val="en-US"/>
        </w:rPr>
        <w:t>).</w:t>
      </w:r>
    </w:p>
    <w:p w:rsidR="00A74CFC" w:rsidRPr="0087279E" w:rsidRDefault="00A74CFC" w:rsidP="0087279E">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In addition, however, there may be occasions when data and samples </w:t>
      </w:r>
      <w:r w:rsidR="00AD45EF">
        <w:rPr>
          <w:rFonts w:ascii="Calibri" w:eastAsia="Calibri" w:hAnsi="Calibri" w:cs="Calibri"/>
          <w:sz w:val="22"/>
          <w:szCs w:val="22"/>
          <w:lang w:val="en-US"/>
        </w:rPr>
        <w:t>will</w:t>
      </w:r>
      <w:r w:rsidRPr="0087279E">
        <w:rPr>
          <w:rFonts w:ascii="Calibri" w:eastAsia="Calibri" w:hAnsi="Calibri" w:cs="Calibri"/>
          <w:sz w:val="22"/>
          <w:szCs w:val="22"/>
          <w:lang w:val="en-US"/>
        </w:rPr>
        <w:t xml:space="preserve"> be shared with research partners in third countries for which neither of these requirements is met. </w:t>
      </w:r>
      <w:r w:rsidRPr="0087279E">
        <w:rPr>
          <w:rFonts w:ascii="Calibri" w:eastAsia="Calibri" w:hAnsi="Calibri" w:cs="Calibri"/>
          <w:b/>
          <w:sz w:val="22"/>
          <w:szCs w:val="22"/>
          <w:lang w:val="en-US"/>
        </w:rPr>
        <w:t xml:space="preserve">These countries may have a lower level of </w:t>
      </w:r>
      <w:r w:rsidRPr="0087279E">
        <w:rPr>
          <w:rFonts w:ascii="Calibri" w:eastAsia="Calibri" w:hAnsi="Calibri" w:cs="Calibri"/>
          <w:b/>
          <w:sz w:val="22"/>
          <w:szCs w:val="22"/>
          <w:lang w:val="en-US"/>
        </w:rPr>
        <w:lastRenderedPageBreak/>
        <w:t>data protection than the EU.</w:t>
      </w:r>
      <w:r w:rsidRPr="0087279E">
        <w:rPr>
          <w:rFonts w:ascii="Calibri" w:eastAsia="Calibri" w:hAnsi="Calibri" w:cs="Calibri"/>
          <w:sz w:val="22"/>
          <w:szCs w:val="22"/>
          <w:lang w:val="en-US"/>
        </w:rPr>
        <w:t xml:space="preserve"> The study </w:t>
      </w:r>
      <w:r w:rsidR="001F33D7">
        <w:rPr>
          <w:rFonts w:ascii="Calibri" w:eastAsia="Calibri" w:hAnsi="Calibri" w:cs="Calibri"/>
          <w:sz w:val="22"/>
          <w:szCs w:val="22"/>
          <w:lang w:val="en-US"/>
        </w:rPr>
        <w:t>directors</w:t>
      </w:r>
      <w:r w:rsidR="001F33D7"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mentioned below assure </w:t>
      </w:r>
      <w:r w:rsidR="00E23149">
        <w:rPr>
          <w:rFonts w:ascii="Calibri" w:eastAsia="Calibri" w:hAnsi="Calibri" w:cs="Calibri"/>
          <w:sz w:val="22"/>
          <w:szCs w:val="22"/>
          <w:lang w:val="en-US"/>
        </w:rPr>
        <w:t xml:space="preserve">that, also in these cases, </w:t>
      </w:r>
      <w:r w:rsidRPr="0087279E">
        <w:rPr>
          <w:rFonts w:ascii="Calibri" w:eastAsia="Calibri" w:hAnsi="Calibri" w:cs="Calibri"/>
          <w:sz w:val="22"/>
          <w:szCs w:val="22"/>
          <w:lang w:val="en-US"/>
        </w:rPr>
        <w:t xml:space="preserve">the research partners </w:t>
      </w:r>
      <w:r w:rsidR="00E23149">
        <w:rPr>
          <w:rFonts w:ascii="Calibri" w:eastAsia="Calibri" w:hAnsi="Calibri" w:cs="Calibri"/>
          <w:sz w:val="22"/>
          <w:szCs w:val="22"/>
          <w:lang w:val="en-US"/>
        </w:rPr>
        <w:t>will be contractually obliged</w:t>
      </w:r>
      <w:r w:rsidRPr="0087279E">
        <w:rPr>
          <w:rFonts w:ascii="Calibri" w:eastAsia="Calibri" w:hAnsi="Calibri" w:cs="Calibri"/>
          <w:sz w:val="22"/>
          <w:szCs w:val="22"/>
          <w:lang w:val="en-US"/>
        </w:rPr>
        <w:t xml:space="preserve">, as far as legally possible, to comply with the EU data protection level. Nevertheless, there is a risk that government or private agencies may access your data even though this would not be permitted under European data protection law. In addition, you may be </w:t>
      </w:r>
      <w:r w:rsidR="00E23149">
        <w:rPr>
          <w:rFonts w:ascii="Calibri" w:eastAsia="Calibri" w:hAnsi="Calibri" w:cs="Calibri"/>
          <w:sz w:val="22"/>
          <w:szCs w:val="22"/>
          <w:lang w:val="en-US"/>
        </w:rPr>
        <w:t>subject</w:t>
      </w:r>
      <w:r w:rsidR="00E23149"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to fewer or less enforceable data subject rights </w:t>
      </w:r>
      <w:r w:rsidR="00E23149">
        <w:rPr>
          <w:rFonts w:ascii="Calibri" w:eastAsia="Calibri" w:hAnsi="Calibri" w:cs="Calibri"/>
          <w:sz w:val="22"/>
          <w:szCs w:val="22"/>
          <w:lang w:val="en-US"/>
        </w:rPr>
        <w:t>in these countries</w:t>
      </w:r>
      <w:r w:rsidR="00E23149" w:rsidRPr="0087279E">
        <w:rPr>
          <w:rFonts w:ascii="Calibri" w:eastAsia="Calibri" w:hAnsi="Calibri" w:cs="Calibri"/>
          <w:sz w:val="22"/>
          <w:szCs w:val="22"/>
          <w:lang w:val="en-US"/>
        </w:rPr>
        <w:t xml:space="preserve"> </w:t>
      </w:r>
      <w:r w:rsidRPr="0087279E">
        <w:rPr>
          <w:rFonts w:ascii="Calibri" w:eastAsia="Calibri" w:hAnsi="Calibri" w:cs="Calibri"/>
          <w:sz w:val="22"/>
          <w:szCs w:val="22"/>
          <w:lang w:val="en-US"/>
        </w:rPr>
        <w:t xml:space="preserve">and there may be no independent supervisory authority to assist you in exercising your rights. </w:t>
      </w:r>
      <w:r w:rsidRPr="0087279E">
        <w:rPr>
          <w:rFonts w:ascii="Calibri" w:eastAsia="Calibri" w:hAnsi="Calibri" w:cs="Calibri"/>
          <w:b/>
          <w:sz w:val="22"/>
          <w:szCs w:val="22"/>
          <w:lang w:val="en-US"/>
        </w:rPr>
        <w:t xml:space="preserve">In this case, your samples and data can only be </w:t>
      </w:r>
      <w:r w:rsidR="00937595">
        <w:rPr>
          <w:rFonts w:ascii="Calibri" w:eastAsia="Calibri" w:hAnsi="Calibri" w:cs="Calibri"/>
          <w:b/>
          <w:sz w:val="22"/>
          <w:szCs w:val="22"/>
          <w:lang w:val="en-US"/>
        </w:rPr>
        <w:t>shared</w:t>
      </w:r>
      <w:r w:rsidRPr="0087279E">
        <w:rPr>
          <w:rFonts w:ascii="Calibri" w:eastAsia="Calibri" w:hAnsi="Calibri" w:cs="Calibri"/>
          <w:b/>
          <w:sz w:val="22"/>
          <w:szCs w:val="22"/>
          <w:lang w:val="en-US"/>
        </w:rPr>
        <w:t xml:space="preserve"> if you have </w:t>
      </w:r>
      <w:r w:rsidR="00C767A7">
        <w:rPr>
          <w:rFonts w:ascii="Calibri" w:eastAsia="Calibri" w:hAnsi="Calibri" w:cs="Calibri"/>
          <w:b/>
          <w:sz w:val="22"/>
          <w:szCs w:val="22"/>
          <w:lang w:val="en-US"/>
        </w:rPr>
        <w:t xml:space="preserve">given your </w:t>
      </w:r>
      <w:r w:rsidR="00FF6644">
        <w:rPr>
          <w:rFonts w:ascii="Calibri" w:eastAsia="Calibri" w:hAnsi="Calibri" w:cs="Calibri"/>
          <w:b/>
          <w:sz w:val="22"/>
          <w:szCs w:val="22"/>
          <w:lang w:val="en-US"/>
        </w:rPr>
        <w:t>explicit</w:t>
      </w:r>
      <w:r w:rsidR="00C767A7">
        <w:rPr>
          <w:rFonts w:ascii="Calibri" w:eastAsia="Calibri" w:hAnsi="Calibri" w:cs="Calibri"/>
          <w:b/>
          <w:sz w:val="22"/>
          <w:szCs w:val="22"/>
          <w:lang w:val="en-US"/>
        </w:rPr>
        <w:t xml:space="preserve"> consent</w:t>
      </w:r>
      <w:r w:rsidRPr="0087279E">
        <w:rPr>
          <w:rFonts w:ascii="Calibri" w:eastAsia="Calibri" w:hAnsi="Calibri" w:cs="Calibri"/>
          <w:b/>
          <w:sz w:val="22"/>
          <w:szCs w:val="22"/>
          <w:lang w:val="en-US"/>
        </w:rPr>
        <w:t xml:space="preserve">. If you do not agree, you </w:t>
      </w:r>
      <w:r w:rsidR="00C767A7">
        <w:rPr>
          <w:rFonts w:ascii="Calibri" w:eastAsia="Calibri" w:hAnsi="Calibri" w:cs="Calibri"/>
          <w:b/>
          <w:sz w:val="22"/>
          <w:szCs w:val="22"/>
          <w:lang w:val="en-US"/>
        </w:rPr>
        <w:t>may</w:t>
      </w:r>
      <w:r w:rsidR="00C767A7" w:rsidRPr="0087279E">
        <w:rPr>
          <w:rFonts w:ascii="Calibri" w:eastAsia="Calibri" w:hAnsi="Calibri" w:cs="Calibri"/>
          <w:b/>
          <w:sz w:val="22"/>
          <w:szCs w:val="22"/>
          <w:lang w:val="en-US"/>
        </w:rPr>
        <w:t xml:space="preserve"> </w:t>
      </w:r>
      <w:r w:rsidRPr="0087279E">
        <w:rPr>
          <w:rFonts w:ascii="Calibri" w:eastAsia="Calibri" w:hAnsi="Calibri" w:cs="Calibri"/>
          <w:b/>
          <w:sz w:val="22"/>
          <w:szCs w:val="22"/>
          <w:lang w:val="en-US"/>
        </w:rPr>
        <w:t xml:space="preserve">delete the </w:t>
      </w:r>
      <w:r w:rsidR="00C767A7">
        <w:rPr>
          <w:rFonts w:ascii="Calibri" w:eastAsia="Calibri" w:hAnsi="Calibri" w:cs="Calibri"/>
          <w:b/>
          <w:sz w:val="22"/>
          <w:szCs w:val="22"/>
          <w:lang w:val="en-US"/>
        </w:rPr>
        <w:t>respective</w:t>
      </w:r>
      <w:r w:rsidR="00C767A7" w:rsidRPr="0087279E">
        <w:rPr>
          <w:rFonts w:ascii="Calibri" w:eastAsia="Calibri" w:hAnsi="Calibri" w:cs="Calibri"/>
          <w:b/>
          <w:sz w:val="22"/>
          <w:szCs w:val="22"/>
          <w:lang w:val="en-US"/>
        </w:rPr>
        <w:t xml:space="preserve"> </w:t>
      </w:r>
      <w:r w:rsidRPr="0087279E">
        <w:rPr>
          <w:rFonts w:ascii="Calibri" w:eastAsia="Calibri" w:hAnsi="Calibri" w:cs="Calibri"/>
          <w:b/>
          <w:sz w:val="22"/>
          <w:szCs w:val="22"/>
          <w:lang w:val="en-US"/>
        </w:rPr>
        <w:t xml:space="preserve">marked paragraph </w:t>
      </w:r>
      <w:r w:rsidR="00937595">
        <w:rPr>
          <w:rFonts w:ascii="Calibri" w:eastAsia="Calibri" w:hAnsi="Calibri" w:cs="Calibri"/>
          <w:b/>
          <w:sz w:val="22"/>
          <w:szCs w:val="22"/>
          <w:lang w:val="en-US"/>
        </w:rPr>
        <w:t xml:space="preserve">on </w:t>
      </w:r>
      <w:r w:rsidRPr="0087279E">
        <w:rPr>
          <w:rFonts w:ascii="Calibri" w:eastAsia="Calibri" w:hAnsi="Calibri" w:cs="Calibri"/>
          <w:b/>
          <w:sz w:val="22"/>
          <w:szCs w:val="22"/>
          <w:lang w:val="en-US"/>
        </w:rPr>
        <w:t xml:space="preserve">the </w:t>
      </w:r>
      <w:r w:rsidR="00937595">
        <w:rPr>
          <w:rFonts w:ascii="Calibri" w:eastAsia="Calibri" w:hAnsi="Calibri" w:cs="Calibri"/>
          <w:b/>
          <w:sz w:val="22"/>
          <w:szCs w:val="22"/>
          <w:lang w:val="en-US"/>
        </w:rPr>
        <w:t>“D</w:t>
      </w:r>
      <w:r w:rsidRPr="0087279E">
        <w:rPr>
          <w:rFonts w:ascii="Calibri" w:eastAsia="Calibri" w:hAnsi="Calibri" w:cs="Calibri"/>
          <w:b/>
          <w:sz w:val="22"/>
          <w:szCs w:val="22"/>
          <w:lang w:val="en-US"/>
        </w:rPr>
        <w:t xml:space="preserve">eclaration of </w:t>
      </w:r>
      <w:r w:rsidR="00937595">
        <w:rPr>
          <w:rFonts w:ascii="Calibri" w:eastAsia="Calibri" w:hAnsi="Calibri" w:cs="Calibri"/>
          <w:b/>
          <w:sz w:val="22"/>
          <w:szCs w:val="22"/>
          <w:lang w:val="en-US"/>
        </w:rPr>
        <w:t>C</w:t>
      </w:r>
      <w:r w:rsidRPr="0087279E">
        <w:rPr>
          <w:rFonts w:ascii="Calibri" w:eastAsia="Calibri" w:hAnsi="Calibri" w:cs="Calibri"/>
          <w:b/>
          <w:sz w:val="22"/>
          <w:szCs w:val="22"/>
          <w:lang w:val="en-US"/>
        </w:rPr>
        <w:t>onsent</w:t>
      </w:r>
      <w:r w:rsidR="00937595">
        <w:rPr>
          <w:rFonts w:ascii="Calibri" w:eastAsia="Calibri" w:hAnsi="Calibri" w:cs="Calibri"/>
          <w:b/>
          <w:sz w:val="22"/>
          <w:szCs w:val="22"/>
          <w:lang w:val="en-US"/>
        </w:rPr>
        <w:t>” form</w:t>
      </w:r>
      <w:r w:rsidRPr="0087279E">
        <w:rPr>
          <w:rFonts w:ascii="Calibri" w:eastAsia="Calibri" w:hAnsi="Calibri" w:cs="Calibri"/>
          <w:b/>
          <w:sz w:val="22"/>
          <w:szCs w:val="22"/>
          <w:lang w:val="en-US"/>
        </w:rPr>
        <w:t>.</w:t>
      </w:r>
    </w:p>
    <w:p w:rsidR="0061325F" w:rsidRDefault="00A74CFC" w:rsidP="0087279E">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We would like to point out that there is currently a high and also legitimate interest in Covid-19 research. Through good cooperation with other transplant centers, we hope to obtain as much data as possible regarding Covid-19 infections in transplanted patients as soon as possible. This requires an exchange of data between different transplant centers. We would like to point out again that the data important for the study will be stored in pseudonymized (encrypted) form, evaluated and, if necessary, passed on to university clinics and cooperation partners, possibly also in countries where data protection requirements are lower than in the European Union. </w:t>
      </w:r>
      <w:r w:rsidR="009572E7">
        <w:rPr>
          <w:rFonts w:ascii="Calibri" w:eastAsia="Calibri" w:hAnsi="Calibri" w:cs="Calibri"/>
          <w:sz w:val="22"/>
          <w:szCs w:val="22"/>
          <w:lang w:val="en-US"/>
        </w:rPr>
        <w:t xml:space="preserve"> </w:t>
      </w:r>
    </w:p>
    <w:p w:rsidR="000F23B4" w:rsidRPr="0087279E" w:rsidRDefault="00A74CFC" w:rsidP="0087279E">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You have the right to request information from the person</w:t>
      </w:r>
      <w:r w:rsidR="0087279E">
        <w:rPr>
          <w:rFonts w:ascii="Calibri" w:eastAsia="Calibri" w:hAnsi="Calibri" w:cs="Calibri"/>
          <w:sz w:val="22"/>
          <w:szCs w:val="22"/>
          <w:lang w:val="en-US"/>
        </w:rPr>
        <w:t>s</w:t>
      </w:r>
      <w:r w:rsidRPr="0087279E">
        <w:rPr>
          <w:rFonts w:ascii="Calibri" w:eastAsia="Calibri" w:hAnsi="Calibri" w:cs="Calibri"/>
          <w:sz w:val="22"/>
          <w:szCs w:val="22"/>
          <w:lang w:val="en-US"/>
        </w:rPr>
        <w:t xml:space="preserve"> responsible (see below) about the stored personal data of the patient you represent. Likewise, you may request the correction of inaccura</w:t>
      </w:r>
      <w:r w:rsidR="000F23B4" w:rsidRPr="0087279E">
        <w:rPr>
          <w:rFonts w:ascii="Calibri" w:eastAsia="Calibri" w:hAnsi="Calibri" w:cs="Calibri"/>
          <w:sz w:val="22"/>
          <w:szCs w:val="22"/>
          <w:lang w:val="en-US"/>
        </w:rPr>
        <w:t xml:space="preserve">te data as well as the deletion </w:t>
      </w:r>
      <w:r w:rsidRPr="0087279E">
        <w:rPr>
          <w:rFonts w:ascii="Calibri" w:eastAsia="Calibri" w:hAnsi="Calibri" w:cs="Calibri"/>
          <w:sz w:val="22"/>
          <w:szCs w:val="22"/>
          <w:lang w:val="en-US"/>
        </w:rPr>
        <w:t>of data or restrictions on their processing.</w:t>
      </w:r>
    </w:p>
    <w:p w:rsidR="000F23B4" w:rsidRPr="000A35A1" w:rsidRDefault="000F23B4" w:rsidP="0087279E">
      <w:pPr>
        <w:autoSpaceDE w:val="0"/>
        <w:autoSpaceDN w:val="0"/>
        <w:adjustRightInd w:val="0"/>
        <w:spacing w:after="120"/>
        <w:jc w:val="both"/>
        <w:rPr>
          <w:rFonts w:ascii="Calibri" w:eastAsia="Calibri" w:hAnsi="Calibri" w:cs="Calibri"/>
          <w:sz w:val="22"/>
          <w:szCs w:val="22"/>
          <w:lang w:val="en-US"/>
        </w:rPr>
      </w:pPr>
      <w:r w:rsidRPr="0087279E">
        <w:rPr>
          <w:rFonts w:ascii="Calibri" w:eastAsia="Calibri" w:hAnsi="Calibri" w:cs="Calibri"/>
          <w:sz w:val="22"/>
          <w:szCs w:val="22"/>
          <w:lang w:val="en-US"/>
        </w:rPr>
        <w:t xml:space="preserve">The persons responsible </w:t>
      </w:r>
      <w:r w:rsidRPr="000A35A1">
        <w:rPr>
          <w:rFonts w:ascii="Calibri" w:eastAsia="Calibri" w:hAnsi="Calibri" w:cs="Calibri"/>
          <w:sz w:val="22"/>
          <w:szCs w:val="22"/>
          <w:lang w:val="en-US"/>
        </w:rPr>
        <w:t xml:space="preserve">for the study-related collection of personal data are: </w:t>
      </w:r>
    </w:p>
    <w:p w:rsidR="000F23B4" w:rsidRPr="000A35A1" w:rsidRDefault="000F23B4" w:rsidP="000F23B4">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Prof. Dr. med. Caner Süsal</w:t>
      </w:r>
    </w:p>
    <w:p w:rsidR="000F23B4" w:rsidRPr="000A35A1" w:rsidRDefault="000F23B4" w:rsidP="000F23B4">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Institute of Immunology</w:t>
      </w:r>
    </w:p>
    <w:p w:rsidR="000F23B4" w:rsidRPr="000A35A1" w:rsidRDefault="000F23B4"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Im Neuenheimer Feld 305</w:t>
      </w:r>
    </w:p>
    <w:p w:rsidR="000F23B4" w:rsidRPr="000A35A1" w:rsidRDefault="000F23B4"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69120 Heidelberg, Germany</w:t>
      </w:r>
    </w:p>
    <w:p w:rsidR="000F23B4" w:rsidRPr="000A35A1" w:rsidRDefault="000F23B4"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Tel: +49 (0) 6221 56</w:t>
      </w:r>
      <w:r w:rsidR="00AA4C0A" w:rsidRPr="000A35A1">
        <w:rPr>
          <w:rFonts w:ascii="Calibri" w:eastAsia="Calibri" w:hAnsi="Calibri" w:cs="Calibri"/>
          <w:sz w:val="22"/>
          <w:szCs w:val="22"/>
        </w:rPr>
        <w:t xml:space="preserve"> </w:t>
      </w:r>
      <w:r w:rsidRPr="000A35A1">
        <w:rPr>
          <w:rFonts w:ascii="Calibri" w:eastAsia="Calibri" w:hAnsi="Calibri" w:cs="Calibri"/>
          <w:sz w:val="22"/>
          <w:szCs w:val="22"/>
        </w:rPr>
        <w:t>4013</w:t>
      </w:r>
    </w:p>
    <w:p w:rsidR="000F23B4" w:rsidRPr="000A35A1" w:rsidRDefault="00C9736C" w:rsidP="000F23B4">
      <w:pPr>
        <w:autoSpaceDE w:val="0"/>
        <w:autoSpaceDN w:val="0"/>
        <w:adjustRightInd w:val="0"/>
        <w:jc w:val="both"/>
        <w:rPr>
          <w:rFonts w:ascii="Calibri" w:eastAsia="Calibri" w:hAnsi="Calibri" w:cs="Calibri"/>
          <w:sz w:val="22"/>
          <w:szCs w:val="22"/>
        </w:rPr>
      </w:pPr>
      <w:hyperlink r:id="rId13" w:history="1">
        <w:r w:rsidR="000F23B4" w:rsidRPr="000A35A1">
          <w:rPr>
            <w:rStyle w:val="Hyperlink"/>
            <w:rFonts w:ascii="Calibri" w:eastAsia="Calibri" w:hAnsi="Calibri" w:cs="Calibri"/>
            <w:color w:val="auto"/>
            <w:sz w:val="22"/>
            <w:szCs w:val="22"/>
            <w:u w:val="none"/>
          </w:rPr>
          <w:t>caner.suesal@med.uni-heidelberg.de</w:t>
        </w:r>
      </w:hyperlink>
    </w:p>
    <w:p w:rsidR="000F23B4" w:rsidRPr="000A35A1" w:rsidRDefault="000F23B4" w:rsidP="000F23B4">
      <w:pPr>
        <w:autoSpaceDE w:val="0"/>
        <w:autoSpaceDN w:val="0"/>
        <w:adjustRightInd w:val="0"/>
        <w:jc w:val="both"/>
        <w:rPr>
          <w:rFonts w:ascii="Calibri" w:eastAsia="Calibri" w:hAnsi="Calibri" w:cs="Calibri"/>
          <w:sz w:val="22"/>
          <w:szCs w:val="22"/>
        </w:rPr>
      </w:pPr>
    </w:p>
    <w:p w:rsidR="000F23B4" w:rsidRPr="000A35A1" w:rsidRDefault="000F23B4" w:rsidP="000F23B4">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Prof. Dr. med. Christian Morath</w:t>
      </w:r>
    </w:p>
    <w:p w:rsidR="000F23B4" w:rsidRPr="000A35A1" w:rsidRDefault="000F23B4" w:rsidP="000F23B4">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Kidney Center Heidelberg</w:t>
      </w:r>
    </w:p>
    <w:p w:rsidR="000F23B4" w:rsidRPr="000A35A1" w:rsidRDefault="000F23B4"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Im Neuenheimer Feld 162</w:t>
      </w:r>
    </w:p>
    <w:p w:rsidR="000F23B4" w:rsidRPr="000A35A1" w:rsidRDefault="000F23B4"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69120 Heidelberg, Germany</w:t>
      </w:r>
    </w:p>
    <w:p w:rsidR="000F23B4" w:rsidRPr="000A35A1" w:rsidRDefault="000F23B4"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Tel: +49 (0) 6221 9112 0</w:t>
      </w:r>
    </w:p>
    <w:p w:rsidR="000F23B4" w:rsidRPr="000A35A1" w:rsidRDefault="00C9736C" w:rsidP="000F23B4">
      <w:pPr>
        <w:autoSpaceDE w:val="0"/>
        <w:autoSpaceDN w:val="0"/>
        <w:adjustRightInd w:val="0"/>
        <w:jc w:val="both"/>
        <w:rPr>
          <w:rFonts w:ascii="Calibri" w:eastAsia="Calibri" w:hAnsi="Calibri" w:cs="Calibri"/>
          <w:sz w:val="22"/>
          <w:szCs w:val="22"/>
        </w:rPr>
      </w:pPr>
      <w:hyperlink r:id="rId14" w:history="1">
        <w:r w:rsidR="000F23B4" w:rsidRPr="000A35A1">
          <w:rPr>
            <w:rStyle w:val="Hyperlink"/>
            <w:rFonts w:ascii="Calibri" w:eastAsia="Calibri" w:hAnsi="Calibri" w:cs="Calibri"/>
            <w:color w:val="auto"/>
            <w:sz w:val="22"/>
            <w:szCs w:val="22"/>
            <w:u w:val="none"/>
          </w:rPr>
          <w:t>christian.morath@med.uni-heidelberg.de</w:t>
        </w:r>
      </w:hyperlink>
    </w:p>
    <w:p w:rsidR="000F23B4" w:rsidRPr="000A35A1" w:rsidRDefault="000F23B4" w:rsidP="000F23B4">
      <w:pPr>
        <w:autoSpaceDE w:val="0"/>
        <w:autoSpaceDN w:val="0"/>
        <w:adjustRightInd w:val="0"/>
        <w:jc w:val="both"/>
        <w:rPr>
          <w:rFonts w:ascii="Calibri" w:eastAsia="Calibri" w:hAnsi="Calibri" w:cs="Calibri"/>
          <w:sz w:val="22"/>
          <w:szCs w:val="22"/>
        </w:rPr>
      </w:pPr>
    </w:p>
    <w:p w:rsidR="00401D5C" w:rsidRPr="000A35A1" w:rsidRDefault="000F23B4" w:rsidP="000F23B4">
      <w:pPr>
        <w:autoSpaceDE w:val="0"/>
        <w:autoSpaceDN w:val="0"/>
        <w:adjustRightInd w:val="0"/>
        <w:spacing w:after="120"/>
        <w:jc w:val="both"/>
        <w:rPr>
          <w:rFonts w:ascii="Calibri" w:eastAsia="Calibri" w:hAnsi="Calibri" w:cs="Calibri"/>
          <w:sz w:val="22"/>
          <w:szCs w:val="22"/>
          <w:lang w:val="en-US"/>
        </w:rPr>
      </w:pPr>
      <w:r w:rsidRPr="000A35A1">
        <w:rPr>
          <w:rFonts w:ascii="Calibri" w:eastAsia="Calibri" w:hAnsi="Calibri" w:cs="Calibri"/>
          <w:sz w:val="22"/>
          <w:szCs w:val="22"/>
          <w:lang w:val="en-US"/>
        </w:rPr>
        <w:t xml:space="preserve">If you have any concerns about data processing and compliance with data protection requirements, you </w:t>
      </w:r>
      <w:r w:rsidR="0050563B" w:rsidRPr="000A35A1">
        <w:rPr>
          <w:rFonts w:ascii="Calibri" w:eastAsia="Calibri" w:hAnsi="Calibri" w:cs="Calibri"/>
          <w:sz w:val="22"/>
          <w:szCs w:val="22"/>
          <w:lang w:val="en-US"/>
        </w:rPr>
        <w:t xml:space="preserve">may </w:t>
      </w:r>
      <w:r w:rsidRPr="000A35A1">
        <w:rPr>
          <w:rFonts w:ascii="Calibri" w:eastAsia="Calibri" w:hAnsi="Calibri" w:cs="Calibri"/>
          <w:sz w:val="22"/>
          <w:szCs w:val="22"/>
          <w:lang w:val="en-US"/>
        </w:rPr>
        <w:t>contact the following data protection officer at the facility:</w:t>
      </w:r>
    </w:p>
    <w:p w:rsidR="001D6B59" w:rsidRPr="000A35A1" w:rsidRDefault="00935CE2"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Dr. j</w:t>
      </w:r>
      <w:r w:rsidR="001D6B59" w:rsidRPr="000A35A1">
        <w:rPr>
          <w:rFonts w:ascii="Calibri" w:eastAsia="Calibri" w:hAnsi="Calibri" w:cs="Calibri"/>
          <w:sz w:val="22"/>
          <w:szCs w:val="22"/>
        </w:rPr>
        <w:t>ur. Regina Mathes</w:t>
      </w:r>
    </w:p>
    <w:p w:rsidR="001D6B59" w:rsidRPr="000A35A1" w:rsidRDefault="001D6B59"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Im Neuenheimer Feld 672</w:t>
      </w:r>
    </w:p>
    <w:p w:rsidR="001D6B59" w:rsidRPr="000A35A1" w:rsidRDefault="001D6B59"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69120 Heidelberg</w:t>
      </w:r>
    </w:p>
    <w:p w:rsidR="001D6B59" w:rsidRPr="000A35A1" w:rsidRDefault="001D6B59"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 xml:space="preserve">Tel.: </w:t>
      </w:r>
      <w:r w:rsidR="000F23B4" w:rsidRPr="000A35A1">
        <w:rPr>
          <w:rFonts w:ascii="Calibri" w:eastAsia="Calibri" w:hAnsi="Calibri" w:cs="Calibri"/>
          <w:sz w:val="22"/>
          <w:szCs w:val="22"/>
        </w:rPr>
        <w:t>+49 (</w:t>
      </w:r>
      <w:r w:rsidRPr="000A35A1">
        <w:rPr>
          <w:rFonts w:ascii="Calibri" w:eastAsia="Calibri" w:hAnsi="Calibri" w:cs="Calibri"/>
          <w:sz w:val="22"/>
          <w:szCs w:val="22"/>
        </w:rPr>
        <w:t>0</w:t>
      </w:r>
      <w:r w:rsidR="000F23B4" w:rsidRPr="000A35A1">
        <w:rPr>
          <w:rFonts w:ascii="Calibri" w:eastAsia="Calibri" w:hAnsi="Calibri" w:cs="Calibri"/>
          <w:sz w:val="22"/>
          <w:szCs w:val="22"/>
        </w:rPr>
        <w:t xml:space="preserve">) 6221 </w:t>
      </w:r>
      <w:r w:rsidR="00AA4C0A" w:rsidRPr="000A35A1">
        <w:rPr>
          <w:rFonts w:ascii="Calibri" w:eastAsia="Calibri" w:hAnsi="Calibri" w:cs="Calibri"/>
          <w:sz w:val="22"/>
          <w:szCs w:val="22"/>
        </w:rPr>
        <w:t xml:space="preserve">56 </w:t>
      </w:r>
      <w:r w:rsidRPr="000A35A1">
        <w:rPr>
          <w:rFonts w:ascii="Calibri" w:eastAsia="Calibri" w:hAnsi="Calibri" w:cs="Calibri"/>
          <w:sz w:val="22"/>
          <w:szCs w:val="22"/>
        </w:rPr>
        <w:t>7036</w:t>
      </w:r>
    </w:p>
    <w:p w:rsidR="000F23B4" w:rsidRPr="000A35A1" w:rsidRDefault="00C9736C" w:rsidP="000F23B4">
      <w:pPr>
        <w:autoSpaceDE w:val="0"/>
        <w:autoSpaceDN w:val="0"/>
        <w:adjustRightInd w:val="0"/>
        <w:jc w:val="both"/>
        <w:rPr>
          <w:rFonts w:ascii="Calibri" w:eastAsia="Calibri" w:hAnsi="Calibri" w:cs="Calibri"/>
          <w:sz w:val="22"/>
          <w:szCs w:val="22"/>
        </w:rPr>
      </w:pPr>
      <w:hyperlink r:id="rId15" w:history="1">
        <w:r w:rsidR="000F23B4" w:rsidRPr="000A35A1">
          <w:rPr>
            <w:rStyle w:val="Hyperlink"/>
            <w:rFonts w:ascii="Calibri" w:eastAsia="Calibri" w:hAnsi="Calibri" w:cs="Calibri"/>
            <w:color w:val="auto"/>
            <w:sz w:val="22"/>
            <w:szCs w:val="22"/>
            <w:u w:val="none"/>
          </w:rPr>
          <w:t>datenschutz@med.uni-heidelberg.de</w:t>
        </w:r>
      </w:hyperlink>
    </w:p>
    <w:p w:rsidR="000F23B4" w:rsidRPr="000A35A1" w:rsidRDefault="000F23B4" w:rsidP="000F23B4">
      <w:pPr>
        <w:autoSpaceDE w:val="0"/>
        <w:autoSpaceDN w:val="0"/>
        <w:adjustRightInd w:val="0"/>
        <w:jc w:val="both"/>
        <w:rPr>
          <w:rFonts w:ascii="Calibri" w:eastAsia="Calibri" w:hAnsi="Calibri" w:cs="Calibri"/>
          <w:sz w:val="22"/>
          <w:szCs w:val="22"/>
        </w:rPr>
      </w:pPr>
    </w:p>
    <w:p w:rsidR="000F23B4" w:rsidRPr="000A35A1" w:rsidRDefault="000F23B4" w:rsidP="000F23B4">
      <w:pPr>
        <w:autoSpaceDE w:val="0"/>
        <w:autoSpaceDN w:val="0"/>
        <w:adjustRightInd w:val="0"/>
        <w:spacing w:after="120"/>
        <w:jc w:val="both"/>
        <w:rPr>
          <w:rFonts w:ascii="Calibri" w:eastAsia="Calibri" w:hAnsi="Calibri" w:cs="Calibri"/>
          <w:sz w:val="22"/>
          <w:szCs w:val="22"/>
          <w:lang w:val="en-US"/>
        </w:rPr>
      </w:pPr>
      <w:r w:rsidRPr="000A35A1">
        <w:rPr>
          <w:rFonts w:ascii="Calibri" w:eastAsia="Calibri" w:hAnsi="Calibri" w:cs="Calibri"/>
          <w:sz w:val="22"/>
          <w:szCs w:val="22"/>
          <w:lang w:val="en-US"/>
        </w:rPr>
        <w:t>In the event of unlawful data processing, you have the right to lodge a complaint with the following supervisory authority:</w:t>
      </w:r>
    </w:p>
    <w:p w:rsidR="000F23B4" w:rsidRPr="000A35A1" w:rsidRDefault="000F23B4" w:rsidP="000F23B4">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The State Commissioner for Data Protection and Freedom of Information of Baden-Württemberg</w:t>
      </w:r>
    </w:p>
    <w:p w:rsidR="000F23B4" w:rsidRPr="000A35A1" w:rsidRDefault="000F23B4"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P.O. Box 10 29 32, 70025 Stuttgart</w:t>
      </w:r>
    </w:p>
    <w:p w:rsidR="000F23B4" w:rsidRPr="000A35A1" w:rsidRDefault="000F23B4"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Königstrasse 10a, 70173 Stuttgart</w:t>
      </w:r>
    </w:p>
    <w:p w:rsidR="000F23B4" w:rsidRPr="000A35A1" w:rsidRDefault="000F23B4" w:rsidP="000F23B4">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lastRenderedPageBreak/>
        <w:t>Tel.: +49 (0) 711 61 55 41 - 0</w:t>
      </w:r>
    </w:p>
    <w:p w:rsidR="000F23B4" w:rsidRPr="000A35A1" w:rsidRDefault="000F23B4" w:rsidP="000F23B4">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Fax: +49 (0) 711 61 55 41 - 15</w:t>
      </w:r>
    </w:p>
    <w:p w:rsidR="000F23B4" w:rsidRPr="000A35A1" w:rsidRDefault="000F23B4" w:rsidP="000F23B4">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E-mail: poststelle@lfdi.bwl.de</w:t>
      </w:r>
    </w:p>
    <w:p w:rsidR="000F23B4" w:rsidRPr="00C9736C" w:rsidRDefault="000F23B4" w:rsidP="000F23B4">
      <w:pPr>
        <w:autoSpaceDE w:val="0"/>
        <w:autoSpaceDN w:val="0"/>
        <w:adjustRightInd w:val="0"/>
        <w:jc w:val="both"/>
        <w:rPr>
          <w:rFonts w:ascii="Calibri" w:eastAsia="Calibri" w:hAnsi="Calibri" w:cs="Calibri"/>
          <w:sz w:val="22"/>
          <w:szCs w:val="22"/>
        </w:rPr>
      </w:pPr>
      <w:r w:rsidRPr="00C9736C">
        <w:rPr>
          <w:rFonts w:ascii="Calibri" w:eastAsia="Calibri" w:hAnsi="Calibri" w:cs="Calibri"/>
          <w:sz w:val="22"/>
          <w:szCs w:val="22"/>
        </w:rPr>
        <w:t xml:space="preserve">Internet: </w:t>
      </w:r>
      <w:hyperlink r:id="rId16" w:history="1">
        <w:r w:rsidRPr="00C9736C">
          <w:rPr>
            <w:rStyle w:val="Hyperlink"/>
            <w:rFonts w:ascii="Calibri" w:eastAsia="Calibri" w:hAnsi="Calibri" w:cs="Calibri"/>
            <w:color w:val="auto"/>
            <w:sz w:val="22"/>
            <w:szCs w:val="22"/>
            <w:u w:val="none"/>
          </w:rPr>
          <w:t>http://www.baden-wuerttemberg.datenschutz.de</w:t>
        </w:r>
      </w:hyperlink>
    </w:p>
    <w:p w:rsidR="000F23B4" w:rsidRPr="00C9736C" w:rsidRDefault="000F23B4" w:rsidP="000F23B4">
      <w:pPr>
        <w:autoSpaceDE w:val="0"/>
        <w:autoSpaceDN w:val="0"/>
        <w:adjustRightInd w:val="0"/>
        <w:jc w:val="both"/>
        <w:rPr>
          <w:rFonts w:ascii="Calibri" w:eastAsia="Calibri" w:hAnsi="Calibri" w:cs="Calibri"/>
          <w:sz w:val="22"/>
          <w:szCs w:val="22"/>
        </w:rPr>
      </w:pPr>
    </w:p>
    <w:p w:rsidR="000F23B4" w:rsidRPr="000A35A1" w:rsidRDefault="000F23B4" w:rsidP="000F23B4">
      <w:pPr>
        <w:autoSpaceDE w:val="0"/>
        <w:autoSpaceDN w:val="0"/>
        <w:adjustRightInd w:val="0"/>
        <w:spacing w:after="120"/>
        <w:jc w:val="both"/>
        <w:rPr>
          <w:rFonts w:ascii="Calibri" w:eastAsia="Calibri" w:hAnsi="Calibri" w:cs="Calibri"/>
          <w:sz w:val="22"/>
          <w:szCs w:val="22"/>
          <w:lang w:val="en-US"/>
        </w:rPr>
      </w:pPr>
      <w:r w:rsidRPr="000A35A1">
        <w:rPr>
          <w:rFonts w:ascii="Calibri" w:eastAsia="Calibri" w:hAnsi="Calibri" w:cs="Calibri"/>
          <w:sz w:val="22"/>
          <w:szCs w:val="22"/>
          <w:lang w:val="en-US"/>
        </w:rPr>
        <w:t>For the purposes of the study, it is useful to also include data from the medical records of the patient you represent collected by their physicians</w:t>
      </w:r>
      <w:r w:rsidR="0050563B" w:rsidRPr="000A35A1">
        <w:rPr>
          <w:rFonts w:ascii="Calibri" w:eastAsia="Calibri" w:hAnsi="Calibri" w:cs="Calibri"/>
          <w:sz w:val="22"/>
          <w:szCs w:val="22"/>
          <w:lang w:val="en-US"/>
        </w:rPr>
        <w:t xml:space="preserve"> in charge</w:t>
      </w:r>
      <w:r w:rsidRPr="000A35A1">
        <w:rPr>
          <w:rFonts w:ascii="Calibri" w:eastAsia="Calibri" w:hAnsi="Calibri" w:cs="Calibri"/>
          <w:sz w:val="22"/>
          <w:szCs w:val="22"/>
          <w:lang w:val="en-US"/>
        </w:rPr>
        <w:t>. We would like to ask you to agree to passing on of transplantation-relevant data to the study management and to release the physicians</w:t>
      </w:r>
      <w:r w:rsidR="0050563B" w:rsidRPr="000A35A1">
        <w:rPr>
          <w:rFonts w:ascii="Calibri" w:eastAsia="Calibri" w:hAnsi="Calibri" w:cs="Calibri"/>
          <w:sz w:val="22"/>
          <w:szCs w:val="22"/>
          <w:lang w:val="en-US"/>
        </w:rPr>
        <w:t xml:space="preserve"> in charge</w:t>
      </w:r>
      <w:r w:rsidRPr="000A35A1">
        <w:rPr>
          <w:rFonts w:ascii="Calibri" w:eastAsia="Calibri" w:hAnsi="Calibri" w:cs="Calibri"/>
          <w:sz w:val="22"/>
          <w:szCs w:val="22"/>
          <w:lang w:val="en-US"/>
        </w:rPr>
        <w:t xml:space="preserve"> from </w:t>
      </w:r>
      <w:r w:rsidR="0050563B" w:rsidRPr="000A35A1">
        <w:rPr>
          <w:rFonts w:ascii="Calibri" w:eastAsia="Calibri" w:hAnsi="Calibri" w:cs="Calibri"/>
          <w:sz w:val="22"/>
          <w:szCs w:val="22"/>
          <w:lang w:val="en-US"/>
        </w:rPr>
        <w:t>medical</w:t>
      </w:r>
      <w:r w:rsidRPr="000A35A1">
        <w:rPr>
          <w:rFonts w:ascii="Calibri" w:eastAsia="Calibri" w:hAnsi="Calibri" w:cs="Calibri"/>
          <w:sz w:val="22"/>
          <w:szCs w:val="22"/>
          <w:lang w:val="en-US"/>
        </w:rPr>
        <w:t xml:space="preserve"> confidentiality in this respect.</w:t>
      </w:r>
    </w:p>
    <w:p w:rsidR="000F23B4" w:rsidRPr="000A35A1" w:rsidRDefault="000F23B4" w:rsidP="000F23B4">
      <w:pPr>
        <w:autoSpaceDE w:val="0"/>
        <w:autoSpaceDN w:val="0"/>
        <w:adjustRightInd w:val="0"/>
        <w:spacing w:after="120"/>
        <w:jc w:val="both"/>
        <w:rPr>
          <w:rFonts w:ascii="Calibri" w:eastAsia="Calibri" w:hAnsi="Calibri" w:cs="Calibri"/>
          <w:sz w:val="22"/>
          <w:szCs w:val="22"/>
          <w:lang w:val="en-US"/>
        </w:rPr>
      </w:pPr>
      <w:r w:rsidRPr="000A35A1">
        <w:rPr>
          <w:rFonts w:ascii="Calibri" w:eastAsia="Calibri" w:hAnsi="Calibri" w:cs="Calibri"/>
          <w:sz w:val="22"/>
          <w:szCs w:val="22"/>
          <w:lang w:val="en-US"/>
        </w:rPr>
        <w:t xml:space="preserve">There are confidentiality risks associated with any collection, storage, and transmission of biomaterial data in the context of research projects (e.g., the possibility of identifying the patient you represent), especially with regard to information on the patient's genetic material. These risks cannot be completely excluded and increase </w:t>
      </w:r>
      <w:r w:rsidR="0050563B" w:rsidRPr="000A35A1">
        <w:rPr>
          <w:rFonts w:ascii="Calibri" w:eastAsia="Calibri" w:hAnsi="Calibri" w:cs="Calibri"/>
          <w:sz w:val="22"/>
          <w:szCs w:val="22"/>
          <w:lang w:val="en-US"/>
        </w:rPr>
        <w:t>according to the volume of</w:t>
      </w:r>
      <w:r w:rsidRPr="000A35A1">
        <w:rPr>
          <w:rFonts w:ascii="Calibri" w:eastAsia="Calibri" w:hAnsi="Calibri" w:cs="Calibri"/>
          <w:sz w:val="22"/>
          <w:szCs w:val="22"/>
          <w:lang w:val="en-US"/>
        </w:rPr>
        <w:t xml:space="preserve"> data </w:t>
      </w:r>
      <w:r w:rsidR="009D49A8" w:rsidRPr="000A35A1">
        <w:rPr>
          <w:rFonts w:ascii="Calibri" w:eastAsia="Calibri" w:hAnsi="Calibri" w:cs="Calibri"/>
          <w:sz w:val="22"/>
          <w:szCs w:val="22"/>
          <w:lang w:val="en-US"/>
        </w:rPr>
        <w:t xml:space="preserve">that </w:t>
      </w:r>
      <w:r w:rsidRPr="000A35A1">
        <w:rPr>
          <w:rFonts w:ascii="Calibri" w:eastAsia="Calibri" w:hAnsi="Calibri" w:cs="Calibri"/>
          <w:sz w:val="22"/>
          <w:szCs w:val="22"/>
          <w:lang w:val="en-US"/>
        </w:rPr>
        <w:t>can be linked, especially if the patient</w:t>
      </w:r>
      <w:r w:rsidR="00B543B6" w:rsidRPr="000A35A1">
        <w:rPr>
          <w:rFonts w:ascii="Calibri" w:eastAsia="Calibri" w:hAnsi="Calibri" w:cs="Calibri"/>
          <w:sz w:val="22"/>
          <w:szCs w:val="22"/>
          <w:lang w:val="en-US"/>
        </w:rPr>
        <w:t xml:space="preserve"> </w:t>
      </w:r>
      <w:r w:rsidRPr="000A35A1">
        <w:rPr>
          <w:rFonts w:ascii="Calibri" w:eastAsia="Calibri" w:hAnsi="Calibri" w:cs="Calibri"/>
          <w:sz w:val="22"/>
          <w:szCs w:val="22"/>
          <w:lang w:val="en-US"/>
        </w:rPr>
        <w:t xml:space="preserve">you represent </w:t>
      </w:r>
      <w:r w:rsidR="0061091A" w:rsidRPr="000A35A1">
        <w:rPr>
          <w:rFonts w:ascii="Calibri" w:eastAsia="Calibri" w:hAnsi="Calibri" w:cs="Calibri"/>
          <w:sz w:val="22"/>
          <w:szCs w:val="22"/>
          <w:lang w:val="en-US"/>
        </w:rPr>
        <w:t>himself o</w:t>
      </w:r>
      <w:r w:rsidR="0061325F" w:rsidRPr="000A35A1">
        <w:rPr>
          <w:rFonts w:ascii="Calibri" w:eastAsia="Calibri" w:hAnsi="Calibri" w:cs="Calibri"/>
          <w:sz w:val="22"/>
          <w:szCs w:val="22"/>
          <w:lang w:val="en-US"/>
        </w:rPr>
        <w:t>r</w:t>
      </w:r>
      <w:r w:rsidR="0061091A" w:rsidRPr="000A35A1">
        <w:rPr>
          <w:rFonts w:ascii="Calibri" w:eastAsia="Calibri" w:hAnsi="Calibri" w:cs="Calibri"/>
          <w:sz w:val="22"/>
          <w:szCs w:val="22"/>
          <w:lang w:val="en-US"/>
        </w:rPr>
        <w:t xml:space="preserve"> herself </w:t>
      </w:r>
      <w:r w:rsidRPr="000A35A1">
        <w:rPr>
          <w:rFonts w:ascii="Calibri" w:eastAsia="Calibri" w:hAnsi="Calibri" w:cs="Calibri"/>
          <w:sz w:val="22"/>
          <w:szCs w:val="22"/>
          <w:lang w:val="en-US"/>
        </w:rPr>
        <w:t>publishes genetic data on the Internet (e.g. for genetic research). The study management assures that it will do everything possible according to the state of the art to protect privacy and that samples and data will only be passed on to projects that can demonstrate a suitable data protection concept.</w:t>
      </w:r>
    </w:p>
    <w:p w:rsidR="000F23B4" w:rsidRPr="000A35A1" w:rsidRDefault="000F23B4" w:rsidP="000F23B4">
      <w:pPr>
        <w:autoSpaceDE w:val="0"/>
        <w:autoSpaceDN w:val="0"/>
        <w:adjustRightInd w:val="0"/>
        <w:jc w:val="both"/>
        <w:rPr>
          <w:rFonts w:ascii="Calibri" w:eastAsia="Calibri" w:hAnsi="Calibri" w:cs="Calibri"/>
          <w:b/>
          <w:sz w:val="22"/>
          <w:szCs w:val="22"/>
          <w:lang w:val="en-US"/>
        </w:rPr>
      </w:pPr>
      <w:r w:rsidRPr="000A35A1">
        <w:rPr>
          <w:rFonts w:ascii="Calibri" w:eastAsia="Calibri" w:hAnsi="Calibri" w:cs="Calibri"/>
          <w:b/>
          <w:sz w:val="22"/>
          <w:szCs w:val="22"/>
          <w:lang w:val="en-US"/>
        </w:rPr>
        <w:t>Voluntariness / Withdrawal</w:t>
      </w:r>
    </w:p>
    <w:p w:rsidR="000F23B4" w:rsidRPr="000A35A1" w:rsidRDefault="000F23B4" w:rsidP="002F1F5F">
      <w:pPr>
        <w:autoSpaceDE w:val="0"/>
        <w:autoSpaceDN w:val="0"/>
        <w:adjustRightInd w:val="0"/>
        <w:spacing w:after="120"/>
        <w:jc w:val="both"/>
        <w:rPr>
          <w:rFonts w:ascii="Calibri" w:eastAsia="Calibri" w:hAnsi="Calibri" w:cs="Calibri"/>
          <w:sz w:val="22"/>
          <w:szCs w:val="22"/>
          <w:lang w:val="en-US"/>
        </w:rPr>
      </w:pPr>
      <w:r w:rsidRPr="000A35A1">
        <w:rPr>
          <w:rFonts w:ascii="Calibri" w:eastAsia="Calibri" w:hAnsi="Calibri" w:cs="Calibri"/>
          <w:sz w:val="22"/>
          <w:szCs w:val="22"/>
          <w:lang w:val="en-US"/>
        </w:rPr>
        <w:t xml:space="preserve">Participation in the study is voluntary. If you agree to the participation of the patient you represent, we ask you to sign the enclosed consent form. You may withdraw this consent at any time in writing or verbally without giving reasons and without any disadvantages for the patient you represent. If you wish to withdraw your consent, please contact the study director or the staff treating you. In the event of revocation, you </w:t>
      </w:r>
      <w:r w:rsidR="00B543B6" w:rsidRPr="000A35A1">
        <w:rPr>
          <w:rFonts w:ascii="Calibri" w:eastAsia="Calibri" w:hAnsi="Calibri" w:cs="Calibri"/>
          <w:sz w:val="22"/>
          <w:szCs w:val="22"/>
          <w:lang w:val="en-US"/>
        </w:rPr>
        <w:t xml:space="preserve">may </w:t>
      </w:r>
      <w:r w:rsidRPr="000A35A1">
        <w:rPr>
          <w:rFonts w:ascii="Calibri" w:eastAsia="Calibri" w:hAnsi="Calibri" w:cs="Calibri"/>
          <w:sz w:val="22"/>
          <w:szCs w:val="22"/>
          <w:lang w:val="en-US"/>
        </w:rPr>
        <w:t xml:space="preserve">decide whether the data collected for study purposes should be deleted and the samples obtained destroyed or whether they may continue to be used for the purposes of the study. Even if you initially agree to further use, you </w:t>
      </w:r>
      <w:r w:rsidR="00B543B6" w:rsidRPr="000A35A1">
        <w:rPr>
          <w:rFonts w:ascii="Calibri" w:eastAsia="Calibri" w:hAnsi="Calibri" w:cs="Calibri"/>
          <w:sz w:val="22"/>
          <w:szCs w:val="22"/>
          <w:lang w:val="en-US"/>
        </w:rPr>
        <w:t>may</w:t>
      </w:r>
      <w:r w:rsidRPr="000A35A1">
        <w:rPr>
          <w:rFonts w:ascii="Calibri" w:eastAsia="Calibri" w:hAnsi="Calibri" w:cs="Calibri"/>
          <w:sz w:val="22"/>
          <w:szCs w:val="22"/>
          <w:lang w:val="en-US"/>
        </w:rPr>
        <w:t xml:space="preserve"> still change your mind later and request deletion of the data or destruction of the samples; to do this, please also contact the study management or the staff treating you.</w:t>
      </w:r>
    </w:p>
    <w:p w:rsidR="000F23B4" w:rsidRPr="000A35A1" w:rsidRDefault="000F23B4" w:rsidP="000F23B4">
      <w:pPr>
        <w:autoSpaceDE w:val="0"/>
        <w:autoSpaceDN w:val="0"/>
        <w:adjustRightInd w:val="0"/>
        <w:spacing w:after="120"/>
        <w:jc w:val="both"/>
        <w:rPr>
          <w:rFonts w:ascii="Calibri" w:eastAsia="Calibri" w:hAnsi="Calibri" w:cs="Calibri"/>
          <w:sz w:val="22"/>
          <w:szCs w:val="22"/>
          <w:lang w:val="en-US"/>
        </w:rPr>
      </w:pPr>
      <w:r w:rsidRPr="000A35A1">
        <w:rPr>
          <w:rFonts w:ascii="Calibri" w:eastAsia="Calibri" w:hAnsi="Calibri" w:cs="Calibri"/>
          <w:sz w:val="22"/>
          <w:szCs w:val="22"/>
          <w:lang w:val="en-US"/>
        </w:rPr>
        <w:t>Please note that data that have already been included in scientific evaluations or data or samples that have already been anonymized can no longer be deleted or destroyed at your request or at the request of the patient you represent.</w:t>
      </w:r>
    </w:p>
    <w:p w:rsidR="000F23B4" w:rsidRPr="000A35A1" w:rsidRDefault="000F23B4" w:rsidP="000F23B4">
      <w:pPr>
        <w:autoSpaceDE w:val="0"/>
        <w:autoSpaceDN w:val="0"/>
        <w:adjustRightInd w:val="0"/>
        <w:jc w:val="both"/>
        <w:rPr>
          <w:rFonts w:ascii="Calibri" w:eastAsia="Calibri" w:hAnsi="Calibri" w:cs="Calibri"/>
          <w:b/>
          <w:sz w:val="22"/>
          <w:szCs w:val="22"/>
          <w:lang w:val="en-US"/>
        </w:rPr>
      </w:pPr>
      <w:r w:rsidRPr="000A35A1">
        <w:rPr>
          <w:rFonts w:ascii="Calibri" w:eastAsia="Calibri" w:hAnsi="Calibri" w:cs="Calibri"/>
          <w:b/>
          <w:sz w:val="22"/>
          <w:szCs w:val="22"/>
          <w:lang w:val="en-US"/>
        </w:rPr>
        <w:t xml:space="preserve">Will the person </w:t>
      </w:r>
      <w:r w:rsidR="00745FDD" w:rsidRPr="000A35A1">
        <w:rPr>
          <w:rFonts w:ascii="Calibri" w:eastAsia="Calibri" w:hAnsi="Calibri" w:cs="Calibri"/>
          <w:b/>
          <w:sz w:val="22"/>
          <w:szCs w:val="22"/>
          <w:lang w:val="en-US"/>
        </w:rPr>
        <w:t xml:space="preserve">I </w:t>
      </w:r>
      <w:r w:rsidRPr="000A35A1">
        <w:rPr>
          <w:rFonts w:ascii="Calibri" w:eastAsia="Calibri" w:hAnsi="Calibri" w:cs="Calibri"/>
          <w:b/>
          <w:sz w:val="22"/>
          <w:szCs w:val="22"/>
          <w:lang w:val="en-US"/>
        </w:rPr>
        <w:t>legally represent</w:t>
      </w:r>
      <w:r w:rsidR="00745FDD" w:rsidRPr="000A35A1">
        <w:rPr>
          <w:rFonts w:ascii="Calibri" w:eastAsia="Calibri" w:hAnsi="Calibri" w:cs="Calibri"/>
          <w:b/>
          <w:sz w:val="22"/>
          <w:szCs w:val="22"/>
          <w:lang w:val="en-US"/>
        </w:rPr>
        <w:t xml:space="preserve"> </w:t>
      </w:r>
      <w:r w:rsidRPr="000A35A1">
        <w:rPr>
          <w:rFonts w:ascii="Calibri" w:eastAsia="Calibri" w:hAnsi="Calibri" w:cs="Calibri"/>
          <w:b/>
          <w:sz w:val="22"/>
          <w:szCs w:val="22"/>
          <w:lang w:val="en-US"/>
        </w:rPr>
        <w:t>incur any costs as a result of participation?</w:t>
      </w:r>
      <w:r w:rsidR="003B31B4" w:rsidRPr="000A35A1">
        <w:rPr>
          <w:rFonts w:ascii="Calibri" w:eastAsia="Calibri" w:hAnsi="Calibri" w:cs="Calibri"/>
          <w:b/>
          <w:sz w:val="22"/>
          <w:szCs w:val="22"/>
          <w:lang w:val="en-US"/>
        </w:rPr>
        <w:t xml:space="preserve"> </w:t>
      </w:r>
      <w:r w:rsidRPr="000A35A1">
        <w:rPr>
          <w:rFonts w:ascii="Calibri" w:eastAsia="Calibri" w:hAnsi="Calibri" w:cs="Calibri"/>
          <w:b/>
          <w:sz w:val="22"/>
          <w:szCs w:val="22"/>
          <w:lang w:val="en-US"/>
        </w:rPr>
        <w:t>/</w:t>
      </w:r>
      <w:r w:rsidR="0087279E" w:rsidRPr="000A35A1">
        <w:rPr>
          <w:rFonts w:ascii="Calibri" w:eastAsia="Calibri" w:hAnsi="Calibri" w:cs="Calibri"/>
          <w:b/>
          <w:sz w:val="22"/>
          <w:szCs w:val="22"/>
          <w:lang w:val="en-US"/>
        </w:rPr>
        <w:t xml:space="preserve"> </w:t>
      </w:r>
      <w:r w:rsidRPr="000A35A1">
        <w:rPr>
          <w:rFonts w:ascii="Calibri" w:eastAsia="Calibri" w:hAnsi="Calibri" w:cs="Calibri"/>
          <w:b/>
          <w:sz w:val="22"/>
          <w:szCs w:val="22"/>
          <w:lang w:val="en-US"/>
        </w:rPr>
        <w:t>Is there any payment or reimbursement of expenses?</w:t>
      </w:r>
    </w:p>
    <w:p w:rsidR="000F23B4" w:rsidRPr="000A35A1" w:rsidRDefault="000F23B4" w:rsidP="000F23B4">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 xml:space="preserve">Participation in the study is free of charge. However, there is no </w:t>
      </w:r>
      <w:r w:rsidR="0087279E" w:rsidRPr="000A35A1">
        <w:rPr>
          <w:rFonts w:ascii="Calibri" w:eastAsia="Calibri" w:hAnsi="Calibri" w:cs="Calibri"/>
          <w:sz w:val="22"/>
          <w:szCs w:val="22"/>
          <w:lang w:val="en-US"/>
        </w:rPr>
        <w:t>reimbursement</w:t>
      </w:r>
      <w:r w:rsidRPr="000A35A1">
        <w:rPr>
          <w:rFonts w:ascii="Calibri" w:eastAsia="Calibri" w:hAnsi="Calibri" w:cs="Calibri"/>
          <w:sz w:val="22"/>
          <w:szCs w:val="22"/>
          <w:lang w:val="en-US"/>
        </w:rPr>
        <w:t xml:space="preserve"> </w:t>
      </w:r>
      <w:r w:rsidR="00225A1E" w:rsidRPr="000A35A1">
        <w:rPr>
          <w:rFonts w:ascii="Calibri" w:eastAsia="Calibri" w:hAnsi="Calibri" w:cs="Calibri"/>
          <w:sz w:val="22"/>
          <w:szCs w:val="22"/>
          <w:lang w:val="en-US"/>
        </w:rPr>
        <w:t>either</w:t>
      </w:r>
      <w:r w:rsidR="001C0B63">
        <w:rPr>
          <w:rFonts w:ascii="Calibri" w:eastAsia="Calibri" w:hAnsi="Calibri" w:cs="Calibri"/>
          <w:sz w:val="22"/>
          <w:szCs w:val="22"/>
          <w:lang w:val="en-US"/>
        </w:rPr>
        <w:t>,</w:t>
      </w:r>
      <w:r w:rsidR="00225A1E" w:rsidRPr="000A35A1">
        <w:rPr>
          <w:rFonts w:ascii="Calibri" w:eastAsia="Calibri" w:hAnsi="Calibri" w:cs="Calibri"/>
          <w:sz w:val="22"/>
          <w:szCs w:val="22"/>
          <w:lang w:val="en-US"/>
        </w:rPr>
        <w:t xml:space="preserve"> </w:t>
      </w:r>
      <w:r w:rsidRPr="000A35A1">
        <w:rPr>
          <w:rFonts w:ascii="Calibri" w:eastAsia="Calibri" w:hAnsi="Calibri" w:cs="Calibri"/>
          <w:sz w:val="22"/>
          <w:szCs w:val="22"/>
          <w:lang w:val="en-US"/>
        </w:rPr>
        <w:t xml:space="preserve">since the study participation takes place in the context of </w:t>
      </w:r>
      <w:r w:rsidR="00745FDD" w:rsidRPr="000A35A1">
        <w:rPr>
          <w:rFonts w:ascii="Calibri" w:eastAsia="Calibri" w:hAnsi="Calibri" w:cs="Calibri"/>
          <w:sz w:val="22"/>
          <w:szCs w:val="22"/>
          <w:lang w:val="en-US"/>
        </w:rPr>
        <w:t>your regular</w:t>
      </w:r>
      <w:r w:rsidRPr="000A35A1">
        <w:rPr>
          <w:rFonts w:ascii="Calibri" w:eastAsia="Calibri" w:hAnsi="Calibri" w:cs="Calibri"/>
          <w:sz w:val="22"/>
          <w:szCs w:val="22"/>
          <w:lang w:val="en-US"/>
        </w:rPr>
        <w:t xml:space="preserve"> transplant aftercare.</w:t>
      </w:r>
    </w:p>
    <w:p w:rsidR="000F23B4" w:rsidRPr="000A35A1" w:rsidRDefault="000F23B4" w:rsidP="000F23B4">
      <w:pPr>
        <w:autoSpaceDE w:val="0"/>
        <w:autoSpaceDN w:val="0"/>
        <w:adjustRightInd w:val="0"/>
        <w:jc w:val="both"/>
        <w:rPr>
          <w:rFonts w:ascii="Calibri" w:eastAsia="Calibri" w:hAnsi="Calibri" w:cs="Calibri"/>
          <w:b/>
          <w:sz w:val="22"/>
          <w:szCs w:val="22"/>
          <w:lang w:val="en-US"/>
        </w:rPr>
      </w:pPr>
    </w:p>
    <w:p w:rsidR="000F23B4" w:rsidRPr="000A35A1" w:rsidRDefault="000F23B4" w:rsidP="0061325F">
      <w:pPr>
        <w:autoSpaceDE w:val="0"/>
        <w:autoSpaceDN w:val="0"/>
        <w:adjustRightInd w:val="0"/>
        <w:jc w:val="both"/>
        <w:rPr>
          <w:rFonts w:ascii="Calibri" w:eastAsia="Calibri" w:hAnsi="Calibri" w:cs="Calibri"/>
          <w:b/>
          <w:sz w:val="22"/>
          <w:szCs w:val="22"/>
          <w:lang w:val="en-US"/>
        </w:rPr>
      </w:pPr>
      <w:r w:rsidRPr="000A35A1">
        <w:rPr>
          <w:rFonts w:ascii="Calibri" w:eastAsia="Calibri" w:hAnsi="Calibri" w:cs="Calibri"/>
          <w:b/>
          <w:sz w:val="22"/>
          <w:szCs w:val="22"/>
          <w:lang w:val="en-US"/>
        </w:rPr>
        <w:t>Further information</w:t>
      </w:r>
    </w:p>
    <w:p w:rsidR="000F23B4" w:rsidRPr="000A35A1" w:rsidRDefault="000F23B4" w:rsidP="00A30B74">
      <w:pPr>
        <w:autoSpaceDE w:val="0"/>
        <w:autoSpaceDN w:val="0"/>
        <w:adjustRightInd w:val="0"/>
        <w:spacing w:after="120"/>
        <w:jc w:val="both"/>
        <w:rPr>
          <w:rFonts w:ascii="Calibri" w:eastAsia="Calibri" w:hAnsi="Calibri" w:cs="Calibri"/>
          <w:sz w:val="22"/>
          <w:szCs w:val="22"/>
          <w:lang w:val="en-US"/>
        </w:rPr>
      </w:pPr>
      <w:r w:rsidRPr="000A35A1">
        <w:rPr>
          <w:rFonts w:ascii="Calibri" w:eastAsia="Calibri" w:hAnsi="Calibri" w:cs="Calibri"/>
          <w:sz w:val="22"/>
          <w:szCs w:val="22"/>
          <w:lang w:val="en-US"/>
        </w:rPr>
        <w:t>For further information as well as for information on general results and the outcome of the study, please contact the following persons:</w:t>
      </w:r>
    </w:p>
    <w:p w:rsidR="000F23B4" w:rsidRPr="000A35A1" w:rsidRDefault="000F23B4" w:rsidP="00362477">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Responsible Study Physician:</w:t>
      </w:r>
    </w:p>
    <w:p w:rsidR="004C2C3E" w:rsidRPr="000A35A1" w:rsidRDefault="004C2C3E" w:rsidP="000F23B4">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lang w:val="en-US"/>
        </w:rPr>
        <w:t xml:space="preserve">Dr. med. </w:t>
      </w:r>
      <w:r w:rsidRPr="000A35A1">
        <w:rPr>
          <w:rFonts w:ascii="Calibri" w:eastAsia="Calibri" w:hAnsi="Calibri" w:cs="Calibri"/>
          <w:sz w:val="22"/>
          <w:szCs w:val="22"/>
        </w:rPr>
        <w:t>Louise Benning</w:t>
      </w:r>
    </w:p>
    <w:p w:rsidR="004C2C3E" w:rsidRPr="000A35A1" w:rsidRDefault="00756B3E" w:rsidP="004C2C3E">
      <w:pPr>
        <w:autoSpaceDE w:val="0"/>
        <w:autoSpaceDN w:val="0"/>
        <w:adjustRightInd w:val="0"/>
        <w:jc w:val="both"/>
        <w:rPr>
          <w:rFonts w:ascii="Calibri" w:eastAsia="Calibri" w:hAnsi="Calibri" w:cs="Calibri"/>
          <w:sz w:val="22"/>
          <w:szCs w:val="22"/>
        </w:rPr>
      </w:pPr>
      <w:proofErr w:type="spellStart"/>
      <w:r>
        <w:rPr>
          <w:rFonts w:ascii="Calibri" w:eastAsia="Calibri" w:hAnsi="Calibri" w:cs="Calibri"/>
          <w:sz w:val="22"/>
          <w:szCs w:val="22"/>
        </w:rPr>
        <w:t>Kidney</w:t>
      </w:r>
      <w:proofErr w:type="spellEnd"/>
      <w:r>
        <w:rPr>
          <w:rFonts w:ascii="Calibri" w:eastAsia="Calibri" w:hAnsi="Calibri" w:cs="Calibri"/>
          <w:sz w:val="22"/>
          <w:szCs w:val="22"/>
        </w:rPr>
        <w:t xml:space="preserve"> Center</w:t>
      </w:r>
      <w:r w:rsidRPr="000A35A1">
        <w:rPr>
          <w:rFonts w:ascii="Calibri" w:eastAsia="Calibri" w:hAnsi="Calibri" w:cs="Calibri"/>
          <w:sz w:val="22"/>
          <w:szCs w:val="22"/>
        </w:rPr>
        <w:t xml:space="preserve"> </w:t>
      </w:r>
      <w:r w:rsidR="004C2C3E" w:rsidRPr="000A35A1">
        <w:rPr>
          <w:rFonts w:ascii="Calibri" w:eastAsia="Calibri" w:hAnsi="Calibri" w:cs="Calibri"/>
          <w:sz w:val="22"/>
          <w:szCs w:val="22"/>
        </w:rPr>
        <w:t>Heidelberg</w:t>
      </w:r>
    </w:p>
    <w:p w:rsidR="004C2C3E" w:rsidRPr="000A35A1" w:rsidRDefault="004C2C3E" w:rsidP="004C2C3E">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Im Neuenheimer Feld 162</w:t>
      </w:r>
    </w:p>
    <w:p w:rsidR="004C2C3E" w:rsidRPr="000A35A1" w:rsidRDefault="004C2C3E" w:rsidP="004C2C3E">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69120 Heidelberg</w:t>
      </w:r>
      <w:r w:rsidR="000F23B4" w:rsidRPr="000A35A1">
        <w:rPr>
          <w:rFonts w:ascii="Calibri" w:eastAsia="Calibri" w:hAnsi="Calibri" w:cs="Calibri"/>
          <w:sz w:val="22"/>
          <w:szCs w:val="22"/>
        </w:rPr>
        <w:t>, Germany</w:t>
      </w:r>
    </w:p>
    <w:p w:rsidR="004C2C3E" w:rsidRPr="000A35A1" w:rsidRDefault="000F23B4" w:rsidP="004C2C3E">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 xml:space="preserve">Tel: +49 (0) 6221-56 </w:t>
      </w:r>
      <w:r w:rsidR="004C2C3E" w:rsidRPr="000A35A1">
        <w:rPr>
          <w:rFonts w:ascii="Calibri" w:eastAsia="Calibri" w:hAnsi="Calibri" w:cs="Calibri"/>
          <w:sz w:val="22"/>
          <w:szCs w:val="22"/>
        </w:rPr>
        <w:t>37030</w:t>
      </w:r>
    </w:p>
    <w:p w:rsidR="00BE2208" w:rsidRPr="000A35A1" w:rsidRDefault="00C9736C" w:rsidP="00BE51E1">
      <w:pPr>
        <w:autoSpaceDE w:val="0"/>
        <w:autoSpaceDN w:val="0"/>
        <w:adjustRightInd w:val="0"/>
        <w:spacing w:after="120"/>
        <w:jc w:val="both"/>
        <w:rPr>
          <w:rFonts w:ascii="Calibri" w:eastAsia="Calibri" w:hAnsi="Calibri" w:cs="Calibri"/>
          <w:sz w:val="22"/>
          <w:szCs w:val="22"/>
        </w:rPr>
      </w:pPr>
      <w:hyperlink r:id="rId17" w:history="1">
        <w:r w:rsidR="00AA4C0A" w:rsidRPr="000A35A1">
          <w:rPr>
            <w:rStyle w:val="Hyperlink"/>
            <w:rFonts w:ascii="Calibri" w:eastAsia="Calibri" w:hAnsi="Calibri" w:cs="Calibri"/>
            <w:color w:val="auto"/>
            <w:sz w:val="22"/>
            <w:szCs w:val="22"/>
            <w:u w:val="none"/>
          </w:rPr>
          <w:t>louise.benning@med.uni-heidelberg.de</w:t>
        </w:r>
      </w:hyperlink>
    </w:p>
    <w:p w:rsidR="00A30B74" w:rsidRPr="000A35A1" w:rsidRDefault="00A30B74" w:rsidP="001D6B59">
      <w:pPr>
        <w:autoSpaceDE w:val="0"/>
        <w:autoSpaceDN w:val="0"/>
        <w:adjustRightInd w:val="0"/>
        <w:jc w:val="both"/>
        <w:rPr>
          <w:rFonts w:ascii="Calibri" w:eastAsia="Calibri" w:hAnsi="Calibri" w:cs="Calibri"/>
          <w:sz w:val="22"/>
          <w:szCs w:val="22"/>
        </w:rPr>
      </w:pPr>
    </w:p>
    <w:p w:rsidR="001D6B59" w:rsidRPr="000A35A1" w:rsidRDefault="00225A1E" w:rsidP="001D6B59">
      <w:pPr>
        <w:autoSpaceDE w:val="0"/>
        <w:autoSpaceDN w:val="0"/>
        <w:adjustRightInd w:val="0"/>
        <w:jc w:val="both"/>
        <w:rPr>
          <w:rFonts w:ascii="Calibri" w:eastAsia="Calibri" w:hAnsi="Calibri" w:cs="Calibri"/>
          <w:sz w:val="22"/>
          <w:szCs w:val="22"/>
          <w:lang w:val="en-US"/>
        </w:rPr>
      </w:pPr>
      <w:r w:rsidRPr="000A35A1">
        <w:rPr>
          <w:rFonts w:ascii="Calibri" w:eastAsia="Calibri" w:hAnsi="Calibri" w:cs="Calibri"/>
          <w:sz w:val="22"/>
          <w:szCs w:val="22"/>
          <w:lang w:val="en-US"/>
        </w:rPr>
        <w:t>Study Director</w:t>
      </w:r>
      <w:r w:rsidR="0061325F" w:rsidRPr="000A35A1">
        <w:rPr>
          <w:rFonts w:ascii="Calibri" w:eastAsia="Calibri" w:hAnsi="Calibri" w:cs="Calibri"/>
          <w:sz w:val="22"/>
          <w:szCs w:val="22"/>
          <w:lang w:val="en-US"/>
        </w:rPr>
        <w:t>s</w:t>
      </w:r>
      <w:r w:rsidR="001D6B59" w:rsidRPr="000A35A1">
        <w:rPr>
          <w:rFonts w:ascii="Calibri" w:eastAsia="Calibri" w:hAnsi="Calibri" w:cs="Calibri"/>
          <w:sz w:val="22"/>
          <w:szCs w:val="22"/>
          <w:lang w:val="en-US"/>
        </w:rPr>
        <w:t>:</w:t>
      </w:r>
    </w:p>
    <w:p w:rsidR="001D6B59" w:rsidRPr="000A35A1" w:rsidRDefault="001D6B59" w:rsidP="001D6B59">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lang w:val="en-US"/>
        </w:rPr>
        <w:t xml:space="preserve">Professor Dr. med. </w:t>
      </w:r>
      <w:r w:rsidR="00BE2208" w:rsidRPr="000A35A1">
        <w:rPr>
          <w:rFonts w:ascii="Calibri" w:eastAsia="Calibri" w:hAnsi="Calibri" w:cs="Calibri"/>
          <w:sz w:val="22"/>
          <w:szCs w:val="22"/>
        </w:rPr>
        <w:t>Caner Süsal</w:t>
      </w:r>
    </w:p>
    <w:p w:rsidR="001D6B59" w:rsidRPr="000A35A1" w:rsidRDefault="00BE2208" w:rsidP="001D6B59">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lastRenderedPageBreak/>
        <w:t>Institut</w:t>
      </w:r>
      <w:r w:rsidR="0061325F" w:rsidRPr="000A35A1">
        <w:rPr>
          <w:rFonts w:ascii="Calibri" w:eastAsia="Calibri" w:hAnsi="Calibri" w:cs="Calibri"/>
          <w:sz w:val="22"/>
          <w:szCs w:val="22"/>
        </w:rPr>
        <w:t>e</w:t>
      </w:r>
      <w:r w:rsidRPr="000A35A1">
        <w:rPr>
          <w:rFonts w:ascii="Calibri" w:eastAsia="Calibri" w:hAnsi="Calibri" w:cs="Calibri"/>
          <w:sz w:val="22"/>
          <w:szCs w:val="22"/>
        </w:rPr>
        <w:t xml:space="preserve"> </w:t>
      </w:r>
      <w:r w:rsidR="000F23B4" w:rsidRPr="000A35A1">
        <w:rPr>
          <w:rFonts w:ascii="Calibri" w:eastAsia="Calibri" w:hAnsi="Calibri" w:cs="Calibri"/>
          <w:sz w:val="22"/>
          <w:szCs w:val="22"/>
        </w:rPr>
        <w:t>of Immunology</w:t>
      </w:r>
    </w:p>
    <w:p w:rsidR="001D6B59" w:rsidRPr="000A35A1" w:rsidRDefault="001D6B59" w:rsidP="001D6B59">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 xml:space="preserve">Im Neuenheimer Feld </w:t>
      </w:r>
      <w:r w:rsidR="00BE2208" w:rsidRPr="000A35A1">
        <w:rPr>
          <w:rFonts w:ascii="Calibri" w:eastAsia="Calibri" w:hAnsi="Calibri" w:cs="Calibri"/>
          <w:sz w:val="22"/>
          <w:szCs w:val="22"/>
        </w:rPr>
        <w:t>305</w:t>
      </w:r>
    </w:p>
    <w:p w:rsidR="001D6B59" w:rsidRPr="000A35A1" w:rsidRDefault="001D6B59" w:rsidP="001D6B59">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69120 Heidelberg</w:t>
      </w:r>
      <w:r w:rsidR="000F23B4" w:rsidRPr="000A35A1">
        <w:rPr>
          <w:rFonts w:ascii="Calibri" w:eastAsia="Calibri" w:hAnsi="Calibri" w:cs="Calibri"/>
          <w:sz w:val="22"/>
          <w:szCs w:val="22"/>
        </w:rPr>
        <w:t>, Germany</w:t>
      </w:r>
    </w:p>
    <w:p w:rsidR="001D6B59" w:rsidRPr="000A35A1" w:rsidRDefault="001D6B59" w:rsidP="001D6B59">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 xml:space="preserve">Tel: +49 </w:t>
      </w:r>
      <w:r w:rsidR="000F23B4" w:rsidRPr="000A35A1">
        <w:rPr>
          <w:rFonts w:ascii="Calibri" w:eastAsia="Calibri" w:hAnsi="Calibri" w:cs="Calibri"/>
          <w:sz w:val="22"/>
          <w:szCs w:val="22"/>
        </w:rPr>
        <w:t xml:space="preserve">(0) </w:t>
      </w:r>
      <w:r w:rsidRPr="000A35A1">
        <w:rPr>
          <w:rFonts w:ascii="Calibri" w:eastAsia="Calibri" w:hAnsi="Calibri" w:cs="Calibri"/>
          <w:sz w:val="22"/>
          <w:szCs w:val="22"/>
        </w:rPr>
        <w:t xml:space="preserve">6221 </w:t>
      </w:r>
      <w:r w:rsidR="00BE2208" w:rsidRPr="000A35A1">
        <w:rPr>
          <w:rFonts w:ascii="Calibri" w:eastAsia="Calibri" w:hAnsi="Calibri" w:cs="Calibri"/>
          <w:sz w:val="22"/>
          <w:szCs w:val="22"/>
        </w:rPr>
        <w:t>56</w:t>
      </w:r>
      <w:r w:rsidR="000F23B4" w:rsidRPr="000A35A1">
        <w:rPr>
          <w:rFonts w:ascii="Calibri" w:eastAsia="Calibri" w:hAnsi="Calibri" w:cs="Calibri"/>
          <w:sz w:val="22"/>
          <w:szCs w:val="22"/>
        </w:rPr>
        <w:t xml:space="preserve"> </w:t>
      </w:r>
      <w:r w:rsidR="00BE2208" w:rsidRPr="000A35A1">
        <w:rPr>
          <w:rFonts w:ascii="Calibri" w:eastAsia="Calibri" w:hAnsi="Calibri" w:cs="Calibri"/>
          <w:sz w:val="22"/>
          <w:szCs w:val="22"/>
        </w:rPr>
        <w:t>4013</w:t>
      </w:r>
    </w:p>
    <w:p w:rsidR="001D6B59" w:rsidRPr="000A35A1" w:rsidRDefault="00C9736C" w:rsidP="00BE51E1">
      <w:pPr>
        <w:autoSpaceDE w:val="0"/>
        <w:autoSpaceDN w:val="0"/>
        <w:adjustRightInd w:val="0"/>
        <w:spacing w:after="120"/>
        <w:jc w:val="both"/>
        <w:rPr>
          <w:rFonts w:ascii="Calibri" w:eastAsia="Calibri" w:hAnsi="Calibri" w:cs="Calibri"/>
          <w:sz w:val="22"/>
          <w:szCs w:val="22"/>
        </w:rPr>
      </w:pPr>
      <w:hyperlink r:id="rId18" w:history="1">
        <w:r w:rsidR="00AA4C0A" w:rsidRPr="000A35A1">
          <w:rPr>
            <w:rStyle w:val="Hyperlink"/>
            <w:rFonts w:ascii="Calibri" w:eastAsia="Calibri" w:hAnsi="Calibri" w:cs="Calibri"/>
            <w:color w:val="auto"/>
            <w:sz w:val="22"/>
            <w:szCs w:val="22"/>
            <w:u w:val="none"/>
          </w:rPr>
          <w:t>caner.suesal@med.uni-heidelberg.de</w:t>
        </w:r>
      </w:hyperlink>
    </w:p>
    <w:p w:rsidR="004C2C3E" w:rsidRPr="000A35A1" w:rsidRDefault="004C2C3E" w:rsidP="004C2C3E">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Prof. Dr. med. Christian Morath</w:t>
      </w:r>
    </w:p>
    <w:p w:rsidR="004C2C3E" w:rsidRPr="000A35A1" w:rsidRDefault="004C2C3E" w:rsidP="004C2C3E">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Nierenzentrum Heidelberg</w:t>
      </w:r>
    </w:p>
    <w:p w:rsidR="004C2C3E" w:rsidRPr="000A35A1" w:rsidRDefault="004C2C3E" w:rsidP="004C2C3E">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Im Neuenheimer Feld 162</w:t>
      </w:r>
    </w:p>
    <w:p w:rsidR="004C2C3E" w:rsidRPr="000A35A1" w:rsidRDefault="004C2C3E" w:rsidP="004C2C3E">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69120 Heidelberg</w:t>
      </w:r>
      <w:r w:rsidR="0087279E" w:rsidRPr="000A35A1">
        <w:rPr>
          <w:rFonts w:ascii="Calibri" w:eastAsia="Calibri" w:hAnsi="Calibri" w:cs="Calibri"/>
          <w:sz w:val="22"/>
          <w:szCs w:val="22"/>
        </w:rPr>
        <w:t>, Germany</w:t>
      </w:r>
    </w:p>
    <w:p w:rsidR="004C2C3E" w:rsidRPr="000A35A1" w:rsidRDefault="004C2C3E" w:rsidP="004C2C3E">
      <w:pPr>
        <w:autoSpaceDE w:val="0"/>
        <w:autoSpaceDN w:val="0"/>
        <w:adjustRightInd w:val="0"/>
        <w:jc w:val="both"/>
        <w:rPr>
          <w:rFonts w:ascii="Calibri" w:eastAsia="Calibri" w:hAnsi="Calibri" w:cs="Calibri"/>
          <w:sz w:val="22"/>
          <w:szCs w:val="22"/>
        </w:rPr>
      </w:pPr>
      <w:r w:rsidRPr="000A35A1">
        <w:rPr>
          <w:rFonts w:ascii="Calibri" w:eastAsia="Calibri" w:hAnsi="Calibri" w:cs="Calibri"/>
          <w:sz w:val="22"/>
          <w:szCs w:val="22"/>
        </w:rPr>
        <w:t xml:space="preserve">Tel: +49 </w:t>
      </w:r>
      <w:r w:rsidR="000F23B4" w:rsidRPr="000A35A1">
        <w:rPr>
          <w:rFonts w:ascii="Calibri" w:eastAsia="Calibri" w:hAnsi="Calibri" w:cs="Calibri"/>
          <w:sz w:val="22"/>
          <w:szCs w:val="22"/>
        </w:rPr>
        <w:t xml:space="preserve">(0) </w:t>
      </w:r>
      <w:r w:rsidRPr="000A35A1">
        <w:rPr>
          <w:rFonts w:ascii="Calibri" w:eastAsia="Calibri" w:hAnsi="Calibri" w:cs="Calibri"/>
          <w:sz w:val="22"/>
          <w:szCs w:val="22"/>
        </w:rPr>
        <w:t>6221 9112 0</w:t>
      </w:r>
    </w:p>
    <w:p w:rsidR="00AA4C0A" w:rsidRPr="000A35A1" w:rsidRDefault="00C9736C" w:rsidP="00BE51E1">
      <w:pPr>
        <w:autoSpaceDE w:val="0"/>
        <w:autoSpaceDN w:val="0"/>
        <w:adjustRightInd w:val="0"/>
        <w:spacing w:after="120"/>
        <w:jc w:val="both"/>
        <w:rPr>
          <w:rFonts w:ascii="Calibri" w:eastAsia="Calibri" w:hAnsi="Calibri" w:cs="Calibri"/>
          <w:sz w:val="22"/>
          <w:szCs w:val="22"/>
        </w:rPr>
      </w:pPr>
      <w:hyperlink r:id="rId19" w:history="1">
        <w:r w:rsidR="00AA4C0A" w:rsidRPr="000A35A1">
          <w:rPr>
            <w:rStyle w:val="Hyperlink"/>
            <w:rFonts w:ascii="Calibri" w:eastAsia="Calibri" w:hAnsi="Calibri" w:cs="Calibri"/>
            <w:color w:val="auto"/>
            <w:sz w:val="22"/>
            <w:szCs w:val="22"/>
            <w:u w:val="none"/>
          </w:rPr>
          <w:t>christian.morath@med.uni-heidelberg.de</w:t>
        </w:r>
      </w:hyperlink>
    </w:p>
    <w:p w:rsidR="0087279E" w:rsidRPr="0061325F" w:rsidRDefault="0087279E" w:rsidP="000F23B4">
      <w:pPr>
        <w:autoSpaceDE w:val="0"/>
        <w:autoSpaceDN w:val="0"/>
        <w:adjustRightInd w:val="0"/>
        <w:spacing w:before="120"/>
        <w:jc w:val="center"/>
        <w:rPr>
          <w:rFonts w:ascii="Calibri" w:eastAsia="Calibri" w:hAnsi="Calibri" w:cs="Calibri"/>
          <w:b/>
          <w:sz w:val="22"/>
          <w:szCs w:val="22"/>
        </w:rPr>
      </w:pPr>
    </w:p>
    <w:p w:rsidR="00362477" w:rsidRPr="00EA02BC" w:rsidRDefault="00362477" w:rsidP="000F23B4">
      <w:pPr>
        <w:autoSpaceDE w:val="0"/>
        <w:autoSpaceDN w:val="0"/>
        <w:adjustRightInd w:val="0"/>
        <w:spacing w:before="120"/>
        <w:jc w:val="center"/>
        <w:rPr>
          <w:rFonts w:ascii="Calibri" w:eastAsia="Calibri" w:hAnsi="Calibri" w:cs="Calibri"/>
          <w:b/>
          <w:sz w:val="22"/>
          <w:szCs w:val="22"/>
        </w:rPr>
      </w:pPr>
    </w:p>
    <w:p w:rsidR="00B00691" w:rsidRPr="0087279E" w:rsidRDefault="00362477" w:rsidP="000F23B4">
      <w:pPr>
        <w:autoSpaceDE w:val="0"/>
        <w:autoSpaceDN w:val="0"/>
        <w:adjustRightInd w:val="0"/>
        <w:spacing w:before="120"/>
        <w:jc w:val="center"/>
        <w:rPr>
          <w:rFonts w:ascii="Calibri" w:eastAsia="Calibri" w:hAnsi="Calibri" w:cs="Calibri"/>
          <w:b/>
          <w:sz w:val="22"/>
          <w:szCs w:val="22"/>
          <w:lang w:val="en-US"/>
        </w:rPr>
      </w:pPr>
      <w:r>
        <w:rPr>
          <w:rFonts w:ascii="Calibri" w:eastAsia="Calibri" w:hAnsi="Calibri" w:cs="Calibri"/>
          <w:b/>
          <w:sz w:val="22"/>
          <w:szCs w:val="22"/>
          <w:lang w:val="en-US"/>
        </w:rPr>
        <w:t xml:space="preserve">Your </w:t>
      </w:r>
      <w:r w:rsidR="00EA02BC">
        <w:rPr>
          <w:rFonts w:ascii="Calibri" w:eastAsia="Calibri" w:hAnsi="Calibri" w:cs="Calibri"/>
          <w:b/>
          <w:sz w:val="22"/>
          <w:szCs w:val="22"/>
          <w:lang w:val="en-US"/>
        </w:rPr>
        <w:t xml:space="preserve">support of </w:t>
      </w:r>
      <w:r w:rsidR="000F23B4" w:rsidRPr="00823CD6">
        <w:rPr>
          <w:rFonts w:ascii="Calibri" w:eastAsia="Calibri" w:hAnsi="Calibri" w:cs="Calibri"/>
          <w:b/>
          <w:sz w:val="22"/>
          <w:szCs w:val="22"/>
          <w:lang w:val="en-US"/>
        </w:rPr>
        <w:t>this research project</w:t>
      </w:r>
      <w:r w:rsidR="000F23B4" w:rsidRPr="0087279E">
        <w:rPr>
          <w:rFonts w:ascii="Calibri" w:eastAsia="Calibri" w:hAnsi="Calibri" w:cs="Calibri"/>
          <w:b/>
          <w:sz w:val="22"/>
          <w:szCs w:val="22"/>
          <w:lang w:val="en-US"/>
        </w:rPr>
        <w:t xml:space="preserve"> is greatly appr</w:t>
      </w:r>
      <w:bookmarkStart w:id="0" w:name="_GoBack"/>
      <w:bookmarkEnd w:id="0"/>
      <w:r w:rsidR="000F23B4" w:rsidRPr="0087279E">
        <w:rPr>
          <w:rFonts w:ascii="Calibri" w:eastAsia="Calibri" w:hAnsi="Calibri" w:cs="Calibri"/>
          <w:b/>
          <w:sz w:val="22"/>
          <w:szCs w:val="22"/>
          <w:lang w:val="en-US"/>
        </w:rPr>
        <w:t>eciated!</w:t>
      </w:r>
    </w:p>
    <w:sectPr w:rsidR="00B00691" w:rsidRPr="0087279E" w:rsidSect="00313F5E">
      <w:headerReference w:type="even" r:id="rId20"/>
      <w:headerReference w:type="default" r:id="rId21"/>
      <w:footerReference w:type="default" r:id="rId22"/>
      <w:headerReference w:type="first" r:id="rId23"/>
      <w:footerReference w:type="first" r:id="rId24"/>
      <w:type w:val="continuous"/>
      <w:pgSz w:w="11906" w:h="16838" w:code="9"/>
      <w:pgMar w:top="2552" w:right="851"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1325F" w:rsidRDefault="0061325F">
      <w:r>
        <w:separator/>
      </w:r>
    </w:p>
  </w:endnote>
  <w:endnote w:type="continuationSeparator" w:id="0">
    <w:p w:rsidR="0061325F" w:rsidRDefault="006132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MetaNormalLF-Roman">
    <w:panose1 w:val="020B0502030000020004"/>
    <w:charset w:val="00"/>
    <w:family w:val="swiss"/>
    <w:pitch w:val="variable"/>
    <w:sig w:usb0="8000002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Pr="002D62E7" w:rsidRDefault="0061325F" w:rsidP="00CD10BC">
    <w:pPr>
      <w:pStyle w:val="Fuzeile"/>
      <w:ind w:right="-5127"/>
      <w:rPr>
        <w:lang w:val="en-US"/>
      </w:rPr>
    </w:pPr>
    <w:r w:rsidRPr="002D62E7">
      <w:rPr>
        <w:lang w:val="en-US"/>
      </w:rPr>
      <w:t xml:space="preserve">Declaration of consent of legal representatives to transplanted patients </w:t>
    </w:r>
    <w:r>
      <w:rPr>
        <w:lang w:val="en-US"/>
      </w:rPr>
      <w:t>with SARS-CoV-2 infection</w:t>
    </w:r>
  </w:p>
  <w:p w:rsidR="0061325F" w:rsidRPr="00391F17" w:rsidRDefault="0061325F" w:rsidP="00CD10BC">
    <w:pPr>
      <w:pStyle w:val="Fuzeile"/>
    </w:pPr>
    <w:r w:rsidRPr="00836CD1">
      <w:t>Version 1.</w:t>
    </w:r>
    <w:r>
      <w:t>0, 16.12.2020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Pr="002D62E7" w:rsidRDefault="0061325F" w:rsidP="00CD10BC">
    <w:pPr>
      <w:pStyle w:val="Fuzeile"/>
      <w:ind w:right="-5127"/>
      <w:rPr>
        <w:lang w:val="en-US"/>
      </w:rPr>
    </w:pPr>
    <w:r>
      <w:rPr>
        <w:lang w:val="en-US"/>
      </w:rPr>
      <w:t xml:space="preserve">Study </w:t>
    </w:r>
    <w:r w:rsidR="00534834">
      <w:rPr>
        <w:lang w:val="en-US"/>
      </w:rPr>
      <w:t>H</w:t>
    </w:r>
    <w:r>
      <w:rPr>
        <w:lang w:val="en-US"/>
      </w:rPr>
      <w:t xml:space="preserve">andout for legal representatives </w:t>
    </w:r>
    <w:r w:rsidR="00C9736C">
      <w:rPr>
        <w:lang w:val="en-US"/>
      </w:rPr>
      <w:t>of</w:t>
    </w:r>
    <w:r w:rsidR="00C9736C">
      <w:rPr>
        <w:lang w:val="en-US"/>
      </w:rPr>
      <w:t xml:space="preserve"> </w:t>
    </w:r>
    <w:r>
      <w:rPr>
        <w:lang w:val="en-US"/>
      </w:rPr>
      <w:t>transplanted patients with SARS-CoV-2 infection</w:t>
    </w:r>
  </w:p>
  <w:p w:rsidR="0061325F" w:rsidRDefault="0061325F" w:rsidP="00CD10BC">
    <w:pPr>
      <w:pStyle w:val="Fuzeile"/>
    </w:pPr>
    <w:r w:rsidRPr="00836CD1">
      <w:t>Version 1.</w:t>
    </w:r>
    <w:r>
      <w:t>0, 16.12.2020</w:t>
    </w:r>
  </w:p>
  <w:p w:rsidR="0061325F" w:rsidRDefault="0061325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Pr="002D62E7" w:rsidRDefault="0061325F" w:rsidP="00AA4C0A">
    <w:pPr>
      <w:pStyle w:val="Fuzeile"/>
      <w:ind w:right="-5127"/>
      <w:rPr>
        <w:lang w:val="en-US"/>
      </w:rPr>
    </w:pPr>
    <w:r>
      <w:rPr>
        <w:lang w:val="en-US"/>
      </w:rPr>
      <w:t xml:space="preserve">Study </w:t>
    </w:r>
    <w:r w:rsidR="00534834">
      <w:rPr>
        <w:lang w:val="en-US"/>
      </w:rPr>
      <w:t>H</w:t>
    </w:r>
    <w:r>
      <w:rPr>
        <w:lang w:val="en-US"/>
      </w:rPr>
      <w:t xml:space="preserve">andout for legal representatives </w:t>
    </w:r>
    <w:r w:rsidR="00D42A8A">
      <w:rPr>
        <w:lang w:val="en-US"/>
      </w:rPr>
      <w:t xml:space="preserve">of </w:t>
    </w:r>
    <w:r>
      <w:rPr>
        <w:lang w:val="en-US"/>
      </w:rPr>
      <w:t>transplanted patients with SARS-CoV-2 infection</w:t>
    </w:r>
  </w:p>
  <w:p w:rsidR="0061325F" w:rsidRPr="00AA4C0A" w:rsidRDefault="0061325F">
    <w:pPr>
      <w:pStyle w:val="Fuzeile"/>
    </w:pPr>
    <w:r w:rsidRPr="00836CD1">
      <w:t>Version 1.</w:t>
    </w:r>
    <w:r>
      <w:t>0, 16.12.2020</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Default="0061325F">
    <w:pPr>
      <w:pStyle w:val="Fuzeile"/>
    </w:pPr>
    <w:r w:rsidRPr="00836CD1">
      <w:t xml:space="preserve">Informationsschrift </w:t>
    </w:r>
    <w:r>
      <w:t>rechtlicher Vertreter transplantierter Patienten mit SARS-CoV-2 Infektion POST TX</w:t>
    </w:r>
  </w:p>
  <w:p w:rsidR="0061325F" w:rsidRDefault="0061325F">
    <w:pPr>
      <w:pStyle w:val="Fuzeile"/>
    </w:pPr>
    <w:r w:rsidRPr="00836CD1">
      <w:t>Version 1.</w:t>
    </w:r>
    <w:r>
      <w:t>1, 15.12.2020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1325F" w:rsidRDefault="0061325F">
      <w:r>
        <w:separator/>
      </w:r>
    </w:p>
  </w:footnote>
  <w:footnote w:type="continuationSeparator" w:id="0">
    <w:p w:rsidR="0061325F" w:rsidRDefault="0061325F">
      <w:r>
        <w:continuationSeparator/>
      </w:r>
    </w:p>
  </w:footnote>
  <w:footnote w:id="1">
    <w:p w:rsidR="0061325F" w:rsidRPr="006345C8" w:rsidRDefault="0061325F">
      <w:pPr>
        <w:pStyle w:val="Funotentext"/>
        <w:rPr>
          <w:lang w:val="en-US"/>
        </w:rPr>
      </w:pPr>
      <w:r>
        <w:rPr>
          <w:rStyle w:val="Funotenzeichen"/>
        </w:rPr>
        <w:footnoteRef/>
      </w:r>
      <w:r w:rsidRPr="006345C8">
        <w:rPr>
          <w:lang w:val="en-US"/>
        </w:rPr>
        <w:t xml:space="preserve">  "Pseudonymization" means the processing of personal data in such a way that the personal data can no longer be attributed to a specific data subject without the use of additional information ("key"). This additional information is kept separately and is subject to technical and organizational measures that ensure that the personal data cannot be assigned to an identified or identifiable natural</w:t>
      </w:r>
      <w:r>
        <w:rPr>
          <w:lang w:val="en-US"/>
        </w:rPr>
        <w:t xml:space="preserve"> person</w:t>
      </w:r>
    </w:p>
  </w:footnote>
  <w:footnote w:id="2">
    <w:p w:rsidR="0061325F" w:rsidRPr="006345C8" w:rsidRDefault="0061325F">
      <w:pPr>
        <w:pStyle w:val="Funotentext"/>
        <w:rPr>
          <w:lang w:val="en-US"/>
        </w:rPr>
      </w:pPr>
      <w:r>
        <w:rPr>
          <w:rStyle w:val="Funotenzeichen"/>
        </w:rPr>
        <w:footnoteRef/>
      </w:r>
      <w:r w:rsidRPr="006345C8">
        <w:rPr>
          <w:lang w:val="en-US"/>
        </w:rPr>
        <w:t xml:space="preserve">  "Anonymization" is the alteration of personal data in such a way that the data subject can no longer be identified or can only be identified at a disproportionate cost or time.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Default="0061325F">
    <w:pPr>
      <w:pStyle w:val="Kopfzeile"/>
    </w:pPr>
  </w:p>
  <w:p w:rsidR="0061325F" w:rsidRDefault="0061325F">
    <w:pPr>
      <w:pStyle w:val="Kopfzeile"/>
    </w:pPr>
  </w:p>
  <w:p w:rsidR="0061325F" w:rsidRDefault="0061325F">
    <w:pPr>
      <w:pStyle w:val="Kopfzeile"/>
    </w:pPr>
  </w:p>
  <w:p w:rsidR="0061325F" w:rsidRDefault="0061325F">
    <w:pPr>
      <w:pStyle w:val="Kopfzeile"/>
    </w:pPr>
  </w:p>
  <w:p w:rsidR="0061325F" w:rsidRDefault="0061325F">
    <w:pPr>
      <w:pStyle w:val="Kopfzeile"/>
    </w:pPr>
  </w:p>
  <w:p w:rsidR="0061325F" w:rsidRDefault="0061325F">
    <w:pPr>
      <w:pStyle w:val="Kopfzeile"/>
    </w:pPr>
    <w:r>
      <w:rPr>
        <w:noProof/>
        <w:lang w:eastAsia="de-DE"/>
      </w:rPr>
      <w:drawing>
        <wp:inline distT="0" distB="0" distL="0" distR="0" wp14:anchorId="33F96EE6" wp14:editId="03202CA6">
          <wp:extent cx="7204075" cy="739775"/>
          <wp:effectExtent l="0" t="0" r="0" b="317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4075" cy="739775"/>
                  </a:xfrm>
                  <a:prstGeom prst="rect">
                    <a:avLst/>
                  </a:prstGeom>
                  <a:noFill/>
                  <a:ln>
                    <a:noFill/>
                  </a:ln>
                </pic:spPr>
              </pic:pic>
            </a:graphicData>
          </a:graphic>
        </wp:inline>
      </w:drawing>
    </w:r>
  </w:p>
  <w:p w:rsidR="0061325F" w:rsidRDefault="0061325F">
    <w:pPr>
      <w:pStyle w:val="Kopfzeile"/>
    </w:pPr>
  </w:p>
  <w:p w:rsidR="0061325F" w:rsidRDefault="0061325F">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Datum</w:t>
    </w:r>
    <w:r>
      <w:rPr>
        <w:rFonts w:ascii="Arial" w:hAnsi="Arial"/>
        <w:noProof/>
        <w:sz w:val="18"/>
      </w:rPr>
      <w:fldChar w:fldCharType="end"/>
    </w:r>
  </w:p>
  <w:p w:rsidR="0061325F" w:rsidRDefault="0061325F">
    <w:pPr>
      <w:pStyle w:val="Kopfzeile"/>
      <w:rPr>
        <w:rStyle w:val="Seitenzahl"/>
        <w:rFonts w:ascii="Arial" w:hAnsi="Arial"/>
      </w:rPr>
    </w:pPr>
    <w:r>
      <w:rPr>
        <w:rFonts w:ascii="Arial" w:hAnsi="Arial"/>
      </w:rPr>
      <w:t xml:space="preserve">Seite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2</w:t>
    </w:r>
    <w:r>
      <w:rPr>
        <w:rStyle w:val="Seitenzahl"/>
        <w:rFonts w:ascii="Arial" w:hAnsi="Arial"/>
      </w:rPr>
      <w:fldChar w:fldCharType="end"/>
    </w:r>
    <w:r>
      <w:rPr>
        <w:rStyle w:val="Seitenzahl"/>
        <w:rFonts w:ascii="Arial" w:hAnsi="Arial"/>
      </w:rPr>
      <w:t xml:space="preserve"> /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Pr>
        <w:rStyle w:val="Seitenzahl"/>
        <w:rFonts w:ascii="Arial" w:hAnsi="Arial"/>
        <w:noProof/>
      </w:rPr>
      <w:t>6</w:t>
    </w:r>
    <w:r>
      <w:rPr>
        <w:rStyle w:val="Seitenzahl"/>
        <w:rFonts w:ascii="Arial" w:hAnsi="Arial"/>
      </w:rPr>
      <w:fldChar w:fldCharType="end"/>
    </w:r>
  </w:p>
  <w:p w:rsidR="0061325F" w:rsidRDefault="0061325F">
    <w:pPr>
      <w:pStyle w:val="Kopfzeile"/>
      <w:rPr>
        <w:rStyle w:val="Seitenzahl"/>
      </w:rPr>
    </w:pPr>
  </w:p>
  <w:p w:rsidR="0061325F" w:rsidRDefault="0061325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Default="0061325F">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63360" behindDoc="0" locked="1" layoutInCell="1" allowOverlap="1">
              <wp:simplePos x="0" y="0"/>
              <wp:positionH relativeFrom="column">
                <wp:posOffset>4665345</wp:posOffset>
              </wp:positionH>
              <wp:positionV relativeFrom="paragraph">
                <wp:posOffset>982345</wp:posOffset>
              </wp:positionV>
              <wp:extent cx="904875" cy="68580"/>
              <wp:effectExtent l="0" t="1270" r="1905" b="0"/>
              <wp:wrapNone/>
              <wp:docPr id="1122" name="Rectangle 1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3E6245" id="Rectangle 1124" o:spid="_x0000_s1026" style="position:absolute;margin-left:367.35pt;margin-top:77.35pt;width:71.25pt;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" fillcolor="#036" stroked="f">
              <v:textbox inset="0,0,0,0"/>
              <w10:anchorlock/>
            </v:rect>
          </w:pict>
        </mc:Fallback>
      </mc:AlternateContent>
    </w:r>
    <w:r>
      <w:rPr>
        <w:rFonts w:ascii="Arial" w:hAnsi="Arial"/>
        <w:noProof/>
        <w:sz w:val="18"/>
        <w:lang w:eastAsia="de-DE"/>
      </w:rPr>
      <mc:AlternateContent>
        <mc:Choice Requires="wps">
          <w:drawing>
            <wp:anchor distT="0" distB="0" distL="114300" distR="114300" simplePos="0" relativeHeight="251662336" behindDoc="0" locked="1" layoutInCell="1" allowOverlap="1">
              <wp:simplePos x="0" y="0"/>
              <wp:positionH relativeFrom="column">
                <wp:posOffset>1384935</wp:posOffset>
              </wp:positionH>
              <wp:positionV relativeFrom="paragraph">
                <wp:posOffset>976630</wp:posOffset>
              </wp:positionV>
              <wp:extent cx="4994910" cy="0"/>
              <wp:effectExtent l="13335" t="5080" r="11430" b="13970"/>
              <wp:wrapNone/>
              <wp:docPr id="1121" name="Line 1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9A8EC0" id="Line 1123"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BHRfzgGAIAAC4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eastAsia="de-DE"/>
      </w:rPr>
      <mc:AlternateContent>
        <mc:Choice Requires="wps">
          <w:drawing>
            <wp:anchor distT="0" distB="0" distL="114300" distR="114300" simplePos="0" relativeHeight="251661312" behindDoc="0" locked="1" layoutInCell="1" allowOverlap="1">
              <wp:simplePos x="0" y="0"/>
              <wp:positionH relativeFrom="column">
                <wp:posOffset>882015</wp:posOffset>
              </wp:positionH>
              <wp:positionV relativeFrom="paragraph">
                <wp:posOffset>578485</wp:posOffset>
              </wp:positionV>
              <wp:extent cx="504825" cy="504825"/>
              <wp:effectExtent l="15240" t="6985" r="13335" b="12065"/>
              <wp:wrapNone/>
              <wp:docPr id="1120" name="Oval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EB8D05" id="Oval 1122" o:spid="_x0000_s1026" style="position:absolute;margin-left:69.45pt;margin-top:45.55pt;width:39.75pt;height:3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60288" behindDoc="0" locked="1" layoutInCell="1" allowOverlap="1">
              <wp:simplePos x="0" y="0"/>
              <wp:positionH relativeFrom="column">
                <wp:posOffset>182880</wp:posOffset>
              </wp:positionH>
              <wp:positionV relativeFrom="paragraph">
                <wp:posOffset>431800</wp:posOffset>
              </wp:positionV>
              <wp:extent cx="651510" cy="651510"/>
              <wp:effectExtent l="11430" t="12700" r="13335" b="12065"/>
              <wp:wrapNone/>
              <wp:docPr id="1119" name="Oval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A3459E" id="Oval 1121" o:spid="_x0000_s1026" style="position:absolute;margin-left:14.4pt;margin-top:34pt;width:51.3pt;height:51.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64384" behindDoc="0" locked="1" layoutInCell="1" allowOverlap="1">
              <wp:simplePos x="0" y="0"/>
              <wp:positionH relativeFrom="column">
                <wp:posOffset>0</wp:posOffset>
              </wp:positionH>
              <wp:positionV relativeFrom="paragraph">
                <wp:posOffset>980440</wp:posOffset>
              </wp:positionV>
              <wp:extent cx="217170" cy="0"/>
              <wp:effectExtent l="9525" t="8890" r="11430" b="10160"/>
              <wp:wrapNone/>
              <wp:docPr id="1118" name="Line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01F15F" id="Line 1125"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" strokecolor="#036">
              <w10:anchorlock/>
            </v:line>
          </w:pict>
        </mc:Fallback>
      </mc:AlternateContent>
    </w:r>
  </w:p>
  <w:p w:rsidR="0061325F" w:rsidRDefault="0061325F">
    <w:pPr>
      <w:pStyle w:val="Kopfzeile"/>
      <w:rPr>
        <w:rFonts w:ascii="Arial" w:hAnsi="Arial"/>
        <w:sz w:val="18"/>
      </w:rPr>
    </w:pPr>
  </w:p>
  <w:p w:rsidR="0061325F" w:rsidRDefault="0061325F">
    <w:pPr>
      <w:pStyle w:val="Kopfzeile"/>
      <w:rPr>
        <w:rFonts w:ascii="Arial" w:hAnsi="Arial"/>
        <w:sz w:val="24"/>
      </w:rPr>
    </w:pPr>
  </w:p>
  <w:p w:rsidR="0061325F" w:rsidRDefault="0061325F">
    <w:pPr>
      <w:pStyle w:val="Kopfzeile"/>
      <w:rPr>
        <w:rFonts w:ascii="Arial" w:hAnsi="Arial"/>
        <w:sz w:val="18"/>
      </w:rPr>
    </w:pPr>
  </w:p>
  <w:p w:rsidR="0061325F" w:rsidRDefault="0061325F">
    <w:pPr>
      <w:pStyle w:val="Kopfzeile"/>
      <w:rPr>
        <w:rFonts w:ascii="Arial" w:hAnsi="Arial"/>
        <w:sz w:val="18"/>
      </w:rPr>
    </w:pPr>
  </w:p>
  <w:p w:rsidR="0061325F" w:rsidRDefault="0061325F">
    <w:pPr>
      <w:pStyle w:val="Kopfzeile"/>
      <w:rPr>
        <w:rFonts w:ascii="Arial" w:hAnsi="Arial"/>
        <w:sz w:val="18"/>
      </w:rPr>
    </w:pPr>
  </w:p>
  <w:p w:rsidR="0061325F" w:rsidRDefault="0061325F">
    <w:pPr>
      <w:pStyle w:val="Kopfzeile"/>
      <w:rPr>
        <w:rFonts w:ascii="Arial" w:hAnsi="Arial"/>
        <w:sz w:val="18"/>
      </w:rPr>
    </w:pPr>
  </w:p>
  <w:p w:rsidR="0061325F" w:rsidRDefault="0061325F">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7216" behindDoc="0" locked="0" layoutInCell="1" allowOverlap="1">
              <wp:simplePos x="0" y="0"/>
              <wp:positionH relativeFrom="column">
                <wp:posOffset>4662805</wp:posOffset>
              </wp:positionH>
              <wp:positionV relativeFrom="paragraph">
                <wp:posOffset>99060</wp:posOffset>
              </wp:positionV>
              <wp:extent cx="342900" cy="135890"/>
              <wp:effectExtent l="0" t="3810" r="4445" b="3175"/>
              <wp:wrapNone/>
              <wp:docPr id="1117" name="Text Box 1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325F" w:rsidRDefault="0061325F">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Pr>
                              <w:rFonts w:ascii="MetaBold-Roman" w:hAnsi="MetaBold-Roman"/>
                              <w:noProof/>
                              <w:sz w:val="16"/>
                            </w:rPr>
                            <w:t>3</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8" o:spid="_x0000_s1028" type="#_x0000_t202" style="position:absolute;margin-left:367.15pt;margin-top:7.8pt;width:27pt;height:10.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VoshZn0CAAAE&#10;BQAADgAAAAAAAAAAAAAAAAAuAgAAZHJzL2Uyb0RvYy54bWxQSwECLQAUAAYACAAAACEA+yKvpt4A&#10;AAAJAQAADwAAAAAAAAAAAAAAAADXBAAAZHJzL2Rvd25yZXYueG1sUEsFBgAAAAAEAAQA8wAAAOIF&#10;AAAAAA==&#10;" stroked="f">
              <v:textbox inset="0,0,0,0">
                <w:txbxContent>
                  <w:p w:rsidR="0061325F" w:rsidRDefault="0061325F">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Pr>
                        <w:rFonts w:ascii="MetaBold-Roman" w:hAnsi="MetaBold-Roman"/>
                        <w:noProof/>
                        <w:sz w:val="16"/>
                      </w:rPr>
                      <w:t>3</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Pr="008C6028" w:rsidRDefault="0061325F" w:rsidP="008C6028">
    <w:pPr>
      <w:pStyle w:val="Kopfzeile"/>
      <w:tabs>
        <w:tab w:val="clear" w:pos="4536"/>
        <w:tab w:val="clear" w:pos="9072"/>
        <w:tab w:val="left" w:pos="28"/>
        <w:tab w:val="left" w:pos="1596"/>
      </w:tabs>
      <w:spacing w:after="60"/>
      <w:rPr>
        <w:rFonts w:ascii="MetaNormal-Roman" w:hAnsi="MetaNormal-Roman"/>
        <w:color w:val="004171"/>
        <w:sz w:val="28"/>
        <w:szCs w:val="28"/>
      </w:rPr>
    </w:pPr>
    <w:r>
      <w:rPr>
        <w:sz w:val="16"/>
      </w:rPr>
      <w:tab/>
    </w:r>
    <w:r>
      <w:rPr>
        <w:noProof/>
        <w:sz w:val="16"/>
        <w:lang w:eastAsia="de-DE"/>
      </w:rPr>
      <mc:AlternateContent>
        <mc:Choice Requires="wpc">
          <w:drawing>
            <wp:inline distT="0" distB="0" distL="0" distR="0">
              <wp:extent cx="1741805" cy="932815"/>
              <wp:effectExtent l="0" t="9525" r="1270" b="635"/>
              <wp:docPr id="1116" name="Zeichenbereich 56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565" name="Group 567"/>
                      <wpg:cNvGrpSpPr>
                        <a:grpSpLocks/>
                      </wpg:cNvGrpSpPr>
                      <wpg:grpSpPr bwMode="auto">
                        <a:xfrm>
                          <a:off x="0" y="0"/>
                          <a:ext cx="937260" cy="932815"/>
                          <a:chOff x="0" y="0"/>
                          <a:chExt cx="1476" cy="1469"/>
                        </a:xfrm>
                      </wpg:grpSpPr>
                      <wps:wsp>
                        <wps:cNvPr id="566" name="Freeform 568"/>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7" name="Freeform 569"/>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8" name="Freeform 570"/>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9" name="Freeform 571"/>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0" name="Freeform 572"/>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1" name="Freeform 573"/>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2" name="Freeform 574"/>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3" name="Freeform 575"/>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4" name="Freeform 576"/>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Freeform 577"/>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6" name="Freeform 578"/>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7" name="Freeform 579"/>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8" name="Freeform 580"/>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9" name="Freeform 581"/>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0" name="Freeform 582"/>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1" name="Freeform 583"/>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2" name="Freeform 584"/>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3" name="Freeform 585"/>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4" name="Freeform 586"/>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5" name="Freeform 587"/>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6" name="Freeform 588"/>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7" name="Freeform 589"/>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8" name="Freeform 590"/>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9" name="Freeform 591"/>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0" name="Freeform 592"/>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1" name="Freeform 593"/>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2" name="Freeform 594"/>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3" name="Freeform 595"/>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4" name="Freeform 596"/>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5" name="Freeform 597"/>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6" name="Freeform 598"/>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7" name="Freeform 599"/>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8" name="Freeform 600"/>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9" name="Freeform 601"/>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 name="Freeform 602"/>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1" name="Freeform 603"/>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2" name="Freeform 604"/>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3" name="Freeform 605"/>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4" name="Freeform 606"/>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5" name="Freeform 607"/>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6" name="Freeform 608"/>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7" name="Freeform 609"/>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8" name="Freeform 610"/>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9" name="Freeform 611"/>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0" name="Freeform 612"/>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1" name="Freeform 613"/>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2" name="Freeform 614"/>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3" name="Freeform 615"/>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4" name="Freeform 616"/>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5" name="Freeform 617"/>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6" name="Freeform 618"/>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 name="Freeform 619"/>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8" name="Freeform 620"/>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9" name="Freeform 621"/>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0" name="Freeform 622"/>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1" name="Freeform 623"/>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2" name="Freeform 624"/>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3" name="Freeform 625"/>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4" name="Freeform 626"/>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5" name="Freeform 627"/>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6" name="Freeform 628"/>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7" name="Freeform 629"/>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8" name="Freeform 630"/>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Freeform 631"/>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0" name="Freeform 632"/>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1" name="Freeform 633"/>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2" name="Freeform 634"/>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Freeform 635"/>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4" name="Freeform 636"/>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 name="Freeform 637"/>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6" name="Freeform 638"/>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7" name="Freeform 639"/>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8" name="Freeform 640"/>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9" name="Freeform 641"/>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0" name="Freeform 642"/>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1" name="Freeform 643"/>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2" name="Freeform 644"/>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3" name="Freeform 645"/>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4" name="Freeform 646"/>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5" name="Freeform 647"/>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6" name="Freeform 648"/>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 name="Freeform 649"/>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8" name="Freeform 650"/>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9" name="Freeform 651"/>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0" name="Freeform 652"/>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1" name="Freeform 653"/>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2" name="Freeform 654"/>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3" name="Freeform 655"/>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4" name="Freeform 656"/>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5" name="Freeform 657"/>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 name="Freeform 658"/>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7" name="Freeform 659"/>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8" name="Freeform 660"/>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9" name="Freeform 661"/>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0" name="Freeform 662"/>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1" name="Freeform 663"/>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2" name="Freeform 664"/>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3" name="Freeform 665"/>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4" name="Freeform 666"/>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5" name="Freeform 667"/>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6" name="Freeform 668"/>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7" name="Freeform 669"/>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8" name="Freeform 670"/>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9" name="Freeform 671"/>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0" name="Freeform 672"/>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1" name="Freeform 673"/>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2" name="Freeform 674"/>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3" name="Freeform 675"/>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4" name="Freeform 676"/>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5" name="Freeform 677"/>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6" name="Freeform 678"/>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7" name="Freeform 679"/>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8" name="Freeform 680"/>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9" name="Freeform 681"/>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0" name="Freeform 682"/>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1" name="Freeform 683"/>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2" name="Freeform 684"/>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3" name="Freeform 685"/>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4" name="Freeform 686"/>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5" name="Freeform 687"/>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6" name="Freeform 688"/>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7" name="Freeform 689"/>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8" name="Freeform 690"/>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9" name="Freeform 691"/>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0" name="Freeform 692"/>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1" name="Freeform 693"/>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2" name="Freeform 694"/>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3" name="Freeform 695"/>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4" name="Freeform 696"/>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5" name="Freeform 697"/>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6" name="Freeform 698"/>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7" name="Freeform 699"/>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8" name="Freeform 700"/>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9" name="Freeform 701"/>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0" name="Freeform 702"/>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1" name="Freeform 703"/>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2" name="Freeform 704"/>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3" name="Freeform 705"/>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4" name="Freeform 706"/>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5" name="Freeform 707"/>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6" name="Freeform 708"/>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7" name="Freeform 709"/>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8" name="Freeform 710"/>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9" name="Freeform 711"/>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0" name="Freeform 712"/>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1" name="Freeform 713"/>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2" name="Freeform 714"/>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3" name="Freeform 715"/>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4" name="Freeform 716"/>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5" name="Freeform 717"/>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6" name="Freeform 718"/>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7" name="Freeform 719"/>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8" name="Freeform 720"/>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9" name="Freeform 721"/>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0" name="Freeform 722"/>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1" name="Freeform 723"/>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2" name="Freeform 724"/>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3" name="Freeform 725"/>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4" name="Freeform 726"/>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5" name="Freeform 727"/>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6" name="Freeform 728"/>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 name="Freeform 729"/>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8" name="Freeform 730"/>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9" name="Freeform 731"/>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0" name="Freeform 732"/>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1" name="Freeform 733"/>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2" name="Freeform 734"/>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3" name="Freeform 735"/>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4" name="Freeform 736"/>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5" name="Freeform 737"/>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6" name="Freeform 738"/>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7" name="Freeform 739"/>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8" name="Freeform 740"/>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9" name="Freeform 741"/>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0" name="Freeform 742"/>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1" name="Freeform 743"/>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2" name="Freeform 744"/>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3" name="Freeform 745"/>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4" name="Freeform 746"/>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5" name="Freeform 747"/>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6" name="Freeform 748"/>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7" name="Freeform 749"/>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8" name="Freeform 750"/>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9" name="Freeform 751"/>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0" name="Freeform 752"/>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1" name="Freeform 753"/>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2" name="Freeform 754"/>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3" name="Freeform 755"/>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4" name="Freeform 756"/>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5" name="Freeform 757"/>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6" name="Freeform 758"/>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7" name="Freeform 759"/>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Freeform 760"/>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9" name="Freeform 761"/>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762"/>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1" name="Freeform 763"/>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2" name="Freeform 764"/>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3" name="Freeform 765"/>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4" name="Freeform 766"/>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5" name="Freeform 767"/>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766" name="Group 768"/>
                      <wpg:cNvGrpSpPr>
                        <a:grpSpLocks/>
                      </wpg:cNvGrpSpPr>
                      <wpg:grpSpPr bwMode="auto">
                        <a:xfrm>
                          <a:off x="12700" y="83820"/>
                          <a:ext cx="810895" cy="709930"/>
                          <a:chOff x="20" y="132"/>
                          <a:chExt cx="1277" cy="1118"/>
                        </a:xfrm>
                      </wpg:grpSpPr>
                      <wps:wsp>
                        <wps:cNvPr id="767" name="Freeform 769"/>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8" name="Freeform 770"/>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9" name="Freeform 771"/>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0" name="Freeform 772"/>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1" name="Freeform 773"/>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2" name="Freeform 774"/>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3" name="Freeform 775"/>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4" name="Freeform 776"/>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5" name="Freeform 777"/>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6" name="Freeform 778"/>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7" name="Freeform 779"/>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8" name="Freeform 780"/>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9" name="Freeform 781"/>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0" name="Freeform 782"/>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1" name="Freeform 783"/>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2" name="Freeform 784"/>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3" name="Freeform 785"/>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4" name="Freeform 786"/>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5" name="Freeform 787"/>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6" name="Freeform 788"/>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7" name="Freeform 789"/>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8" name="Freeform 790"/>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9" name="Freeform 791"/>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0" name="Freeform 792"/>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1" name="Freeform 793"/>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2" name="Freeform 794"/>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3" name="Freeform 795"/>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4" name="Freeform 796"/>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5" name="Freeform 797"/>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6" name="Freeform 798"/>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7" name="Freeform 799"/>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8" name="Freeform 800"/>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9" name="Freeform 801"/>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0" name="Freeform 802"/>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1" name="Freeform 803"/>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2" name="Freeform 804"/>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3" name="Freeform 805"/>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4" name="Freeform 806"/>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5" name="Freeform 807"/>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6" name="Freeform 808"/>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7" name="Freeform 809"/>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8" name="Freeform 810"/>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 name="Freeform 811"/>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0" name="Freeform 812"/>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1" name="Freeform 813"/>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2" name="Freeform 814"/>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3" name="Freeform 815"/>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4" name="Freeform 816"/>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5" name="Freeform 817"/>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6" name="Freeform 818"/>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7" name="Freeform 819"/>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8" name="Freeform 820"/>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9" name="Freeform 821"/>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0" name="Freeform 822"/>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1" name="Freeform 823"/>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2" name="Freeform 824"/>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3" name="Freeform 825"/>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4" name="Freeform 826"/>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5" name="Freeform 827"/>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6" name="Freeform 828"/>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7" name="Freeform 829"/>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8" name="Freeform 830"/>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9" name="Freeform 831"/>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0" name="Freeform 832"/>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1" name="Freeform 833"/>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2" name="Freeform 834"/>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3" name="Freeform 835"/>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4" name="Freeform 836"/>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5" name="Freeform 837"/>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6" name="Freeform 838"/>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7" name="Freeform 839"/>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8" name="Freeform 840"/>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9" name="Freeform 841"/>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0" name="Freeform 842"/>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1" name="Freeform 843"/>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2" name="Freeform 844"/>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3" name="Freeform 845"/>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4" name="Freeform 846"/>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5" name="Freeform 847"/>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6" name="Freeform 848"/>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7" name="Freeform 849"/>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8" name="Freeform 850"/>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9" name="Freeform 851"/>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0" name="Freeform 852"/>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1" name="Freeform 853"/>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2" name="Freeform 854"/>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3" name="Freeform 855"/>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4" name="Freeform 856"/>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5" name="Freeform 857"/>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6" name="Freeform 858"/>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7" name="Freeform 859"/>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8" name="Freeform 860"/>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9" name="Freeform 861"/>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0" name="Freeform 862"/>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1" name="Freeform 863"/>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2" name="Freeform 864"/>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3" name="Freeform 865"/>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4" name="Freeform 866"/>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5" name="Freeform 867"/>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6" name="Freeform 868"/>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7" name="Freeform 869"/>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8" name="Freeform 870"/>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9" name="Freeform 871"/>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0" name="Freeform 872"/>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1" name="Freeform 873"/>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2" name="Freeform 874"/>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3" name="Freeform 875"/>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4" name="Freeform 876"/>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5" name="Freeform 877"/>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6" name="Freeform 878"/>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7" name="Freeform 879"/>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8" name="Freeform 880"/>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9" name="Freeform 881"/>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0" name="Freeform 882"/>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1" name="Freeform 883"/>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2" name="Freeform 884"/>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3" name="Freeform 885"/>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4" name="Freeform 886"/>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887"/>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6" name="Freeform 888"/>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889"/>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8" name="Freeform 890"/>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9" name="Freeform 891"/>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0" name="Freeform 892"/>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1" name="Freeform 893"/>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2" name="Freeform 894"/>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3" name="Freeform 895"/>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4" name="Freeform 896"/>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897"/>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6" name="Freeform 898"/>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Freeform 899"/>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8" name="Freeform 900"/>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9" name="Freeform 901"/>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0" name="Freeform 902"/>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1" name="Freeform 903"/>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2" name="Freeform 904"/>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3" name="Freeform 905"/>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4" name="Freeform 906"/>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907"/>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6" name="Freeform 908"/>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Freeform 909"/>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8" name="Freeform 910"/>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9" name="Freeform 911"/>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0" name="Freeform 912"/>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1" name="Freeform 913"/>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2" name="Freeform 914"/>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3" name="Freeform 915"/>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4" name="Freeform 916"/>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5" name="Freeform 917"/>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6" name="Freeform 918"/>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7" name="Freeform 919"/>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8" name="Freeform 920"/>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9" name="Freeform 921"/>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0" name="Freeform 922"/>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1" name="Freeform 923"/>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2" name="Freeform 924"/>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3" name="Freeform 925"/>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4" name="Freeform 926"/>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5" name="Freeform 927"/>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6" name="Freeform 928"/>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7" name="Freeform 929"/>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8" name="Freeform 930"/>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9" name="Freeform 931"/>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0" name="Freeform 932"/>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1" name="Freeform 933"/>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2" name="Freeform 934"/>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3" name="Freeform 935"/>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4" name="Freeform 936"/>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5" name="Freeform 937"/>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6" name="Freeform 938"/>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7" name="Freeform 939"/>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8" name="Freeform 940"/>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9" name="Freeform 941"/>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0" name="Freeform 942"/>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1" name="Freeform 943"/>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2" name="Freeform 944"/>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3" name="Freeform 945"/>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4" name="Freeform 946"/>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5" name="Freeform 947"/>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6" name="Freeform 948"/>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7" name="Freeform 949"/>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8" name="Freeform 950"/>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9" name="Freeform 951"/>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0" name="Freeform 952"/>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1" name="Freeform 953"/>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2" name="Freeform 954"/>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3" name="Freeform 955"/>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4" name="Freeform 956"/>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5" name="Freeform 957"/>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6" name="Freeform 958"/>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7" name="Freeform 959"/>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8" name="Freeform 960"/>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9" name="Freeform 961"/>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0" name="Freeform 962"/>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1" name="Freeform 963"/>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2" name="Freeform 964"/>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3" name="Freeform 965"/>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4" name="Freeform 966"/>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5" name="Freeform 967"/>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6" name="Freeform 968"/>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967" name="Freeform 969"/>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8" name="Freeform 970"/>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9" name="Freeform 971"/>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0" name="Freeform 972"/>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1" name="Freeform 973"/>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2" name="Freeform 974"/>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3" name="Freeform 975"/>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4" name="Freeform 976"/>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5" name="Freeform 977"/>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6" name="Freeform 978"/>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7" name="Freeform 979"/>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8" name="Freeform 980"/>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9" name="Freeform 981"/>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0" name="Freeform 982"/>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1" name="Freeform 983"/>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2" name="Freeform 984"/>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3" name="Freeform 985"/>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4" name="Freeform 986"/>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5" name="Freeform 987"/>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6" name="Freeform 988"/>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7" name="Freeform 989"/>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8" name="Freeform 990"/>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9" name="Freeform 991"/>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0" name="Freeform 992"/>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1" name="Freeform 993"/>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2" name="Freeform 994"/>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3" name="Freeform 995"/>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4" name="Freeform 996"/>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5" name="Freeform 997"/>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6" name="Freeform 998"/>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7" name="Freeform 999"/>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8" name="Freeform 1000"/>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9" name="Freeform 1001"/>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0" name="Freeform 1002"/>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1" name="Freeform 1003"/>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2" name="Freeform 1004"/>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3" name="Freeform 1005"/>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4" name="Freeform 1006"/>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5" name="Freeform 1007"/>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6" name="Freeform 1008"/>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7" name="Freeform 1009"/>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8" name="Freeform 1010"/>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9" name="Freeform 1011"/>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0" name="Freeform 1012"/>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1" name="Freeform 1013"/>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2" name="Freeform 1014"/>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3" name="Freeform 1015"/>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4" name="Freeform 1016"/>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5" name="Freeform 1017"/>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6" name="Freeform 1018"/>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7" name="Freeform 1019"/>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8" name="Freeform 1020"/>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9" name="Freeform 1021"/>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0" name="Freeform 1022"/>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1" name="Freeform 1023"/>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2" name="Freeform 1024"/>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3" name="Freeform 1025"/>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4" name="Freeform 1026"/>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5" name="Freeform 1027"/>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6" name="Freeform 1028"/>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7" name="Freeform 1029"/>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8" name="Freeform 1030"/>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9" name="Freeform 1031"/>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0" name="Freeform 1032"/>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1" name="Freeform 1033"/>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2" name="Freeform 1034"/>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3" name="Freeform 1035"/>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4" name="Freeform 1036"/>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5" name="Freeform 1037"/>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6" name="Freeform 1038"/>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7" name="Freeform 1039"/>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8" name="Freeform 1040"/>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9" name="Freeform 1041"/>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0" name="Freeform 1042"/>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1" name="Freeform 1043"/>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2" name="Freeform 1044"/>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3" name="Freeform 1045"/>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4" name="Freeform 1046"/>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5" name="Freeform 1047"/>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6" name="Freeform 1048"/>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7" name="Freeform 1049"/>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8" name="Freeform 1050"/>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9" name="Freeform 1051"/>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0" name="Freeform 1052"/>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1" name="Freeform 1053"/>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2" name="Freeform 1054"/>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3" name="Freeform 1055"/>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 name="Freeform 1056"/>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5" name="Freeform 1057"/>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 name="Freeform 1058"/>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7" name="Freeform 1059"/>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8" name="Freeform 1060"/>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9" name="Freeform 1061"/>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0" name="Freeform 1062"/>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 name="Freeform 1063"/>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 name="Freeform 1064"/>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 name="Freeform 1065"/>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 name="Freeform 1066"/>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 name="Freeform 1067"/>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 name="Freeform 1068"/>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 name="Freeform 1069"/>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 name="Freeform 1070"/>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 name="Freeform 1071"/>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 name="Freeform 1072"/>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1" name="Freeform 1073"/>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 name="Freeform 1074"/>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3" name="Freeform 1075"/>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4" name="Freeform 1076"/>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5" name="Freeform 1077"/>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6" name="Freeform 1078"/>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7" name="Freeform 1079"/>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8" name="Freeform 1080"/>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9" name="Freeform 1081"/>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0" name="Freeform 1082"/>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1" name="Freeform 1083"/>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2" name="Freeform 1084"/>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3" name="Freeform 1085"/>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4" name="Freeform 1086"/>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5" name="Freeform 1087"/>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6" name="Freeform 1088"/>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7" name="Freeform 1089"/>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8" name="Freeform 1090"/>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9" name="Freeform 1091"/>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0" name="Freeform 1092"/>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1" name="Freeform 1093"/>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2" name="Freeform 1094"/>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095"/>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4" name="Freeform 1096"/>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5" name="Freeform 1097"/>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6" name="Freeform 1098"/>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7" name="Freeform 1099"/>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8" name="Freeform 1100"/>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9" name="Freeform 1101"/>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0" name="Freeform 1102"/>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1" name="Freeform 1103"/>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2" name="Freeform 1104"/>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05"/>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4" name="Freeform 1106"/>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07"/>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6" name="Freeform 1108"/>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7" name="Freeform 1109"/>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8" name="Freeform 1110"/>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9" name="Freeform 1111"/>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Freeform 1112"/>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1" name="Freeform 1113"/>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2" name="Freeform 1114"/>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15"/>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4" name="Freeform 1116"/>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17"/>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5AEDA9E6" id="Zeichenbereich 565"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yCcw6UGAK+y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567"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">
                <v:shape id="Freeform 568"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69"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570"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571"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572"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" path="m,134l8,101,17,69,34,39,82,28,129,14,177,r15,27l206,58r13,32l165,106r-55,11l55,125,,134xe" stroked="f">
                  <v:path arrowok="t" o:connecttype="custom" o:connectlocs="0,34;2,26;4,18;9,10;9,10;21,7;32,4;44,0;44,0;48,7;52,15;55,23;55,23;41,27;28,30;14,32;0,34;0,34" o:connectangles="0,0,0,0,0,0,0,0,0,0,0,0,0,0,0,0,0,0"/>
                </v:shape>
                <v:shape id="Freeform 573"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574"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" path="m28,158r-10,4l10,156,,152,37,108,83,67,133,31,187,r-2,9l180,26r-3,8l139,66,66,127,28,158xe" stroked="f">
                  <v:path arrowok="t" o:connecttype="custom" o:connectlocs="7,39;5,40;3,39;0,38;0,38;9,27;21,17;33,8;47,0;47,0;46,2;45,6;44,8;44,8;35,16;17,31;7,39;7,39" o:connectangles="0,0,0,0,0,0,0,0,0,0,0,0,0,0,0,0,0,0"/>
                </v:shape>
                <v:shape id="Freeform 575"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" path="m,31l56,23r61,-8l177,8,235,r,2l235,5r,2l198,10r-80,9l38,27,,31xe" stroked="f">
                  <v:path arrowok="t" o:connecttype="custom" o:connectlocs="0,8;14,6;29,4;44,2;59,0;59,0;59,1;59,1;59,2;59,2;50,3;30,5;10,7;0,8;0,8" o:connectangles="0,0,0,0,0,0,0,0,0,0,0,0,0,0,0"/>
                </v:shape>
                <v:shape id="Freeform 576"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" path="m216,80r-50,23l112,120r-55,9l,132,9,79,33,32,73,r42,6l160,8r37,13l216,59r,5l216,75r,5xe" stroked="f">
                  <v:path arrowok="t" o:connecttype="custom" o:connectlocs="54,20;42,26;28,30;14,32;0,33;0,33;2,20;8,8;18,0;18,0;29,2;40,2;49,5;54,15;54,15;54,16;54,19;54,20;54,20" o:connectangles="0,0,0,0,0,0,0,0,0,0,0,0,0,0,0,0,0,0,0"/>
                </v:shape>
                <v:shape id="Freeform 577"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578"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" path="m,l10,12,21,27r3,17l7,39,2,19,,xe" stroked="f">
                  <v:path arrowok="t" o:connecttype="custom" o:connectlocs="0,0;3,3;5,7;6,11;6,11;2,10;1,5;0,0;0,0" o:connectangles="0,0,0,0,0,0,0,0,0"/>
                </v:shape>
                <v:shape id="Freeform 579"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580"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" path="m16,123r-6,-3l5,116,,113,44,76,91,39,139,r6,2l159,7r6,1l163,12r-4,9l155,25,119,50,52,98,16,123xe" stroked="f">
                  <v:path arrowok="t" o:connecttype="custom" o:connectlocs="4,31;3,30;1,29;0,28;0,28;11,19;23,10;35,0;35,0;37,1;40,2;42,2;42,2;41,3;40,5;39,6;39,6;30,13;13,25;4,31;4,31" o:connectangles="0,0,0,0,0,0,0,0,0,0,0,0,0,0,0,0,0,0,0,0,0"/>
                </v:shape>
                <v:shape id="Freeform 581"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582"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" path="m119,107l78,78,38,48,1,19,,12,4,4,9,,52,22,90,57r34,36l123,96r-3,8l119,107xe" stroked="f">
                  <v:path arrowok="t" o:connecttype="custom" o:connectlocs="30,27;20,20;10,12;0,5;0,5;0,3;1,1;2,0;2,0;13,6;23,14;31,23;31,23;31,24;30,26;30,27;30,27" o:connectangles="0,0,0,0,0,0,0,0,0,0,0,0,0,0,0,0,0"/>
                </v:shape>
                <v:shape id="Freeform 583"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" path="m,73l33,55,96,19,130,r-7,55l86,90,37,113,28,103,9,83,,73xe" stroked="f">
                  <v:path arrowok="t" o:connecttype="custom" o:connectlocs="0,18;8,14;24,5;33,0;33,0;31,14;22,22;9,28;9,28;7,26;2,21;0,18;0,18" o:connectangles="0,0,0,0,0,0,0,0,0,0,0,0,0"/>
                </v:shape>
                <v:shape id="Freeform 584"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585"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" path="m85,88l47,64,9,40,,,24,21,69,61,93,82r-1,1l87,86r-2,2xe" stroked="f">
                  <v:path arrowok="t" o:connecttype="custom" o:connectlocs="21,22;12,16;2,10;0,0;0,0;6,5;17,15;23,21;23,21;23,21;22,22;21,22;21,22;21,22" o:connectangles="0,0,0,0,0,0,0,0,0,0,0,0,0,0"/>
                </v:shape>
                <v:shape id="Freeform 586"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" path="m84,19r,4l84,29r,5l62,32,22,28,,26,1,19,3,7,5,,30,18r28,1l84,19xe" stroked="f">
                  <v:path arrowok="t" o:connecttype="custom" o:connectlocs="21,4;21,5;21,7;21,8;21,8;16,8;6,7;0,6;0,6;0,4;1,2;1,0;1,0;8,4;15,4;21,4;21,4;21,4" o:connectangles="0,0,0,0,0,0,0,0,0,0,0,0,0,0,0,0,0,0"/>
                </v:shape>
                <v:shape id="Freeform 587"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" path="m116,59l77,72,33,82,,47,6,28,28,11,48,,65,15,98,44r18,15xe" stroked="f">
                  <v:path arrowok="t" o:connecttype="custom" o:connectlocs="29,14;19,18;8,20;0,11;0,11;2,7;7,3;12,0;12,0;16,4;25,11;29,14;29,14;29,14" o:connectangles="0,0,0,0,0,0,0,0,0,0,0,0,0,0"/>
                </v:shape>
                <v:shape id="Freeform 588"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" path="m69,74l42,56,13,40,,12,1,9,4,4,5,,26,16,63,42,84,57r-6,5l74,68r-5,6xe" stroked="f">
                  <v:path arrowok="t" o:connecttype="custom" o:connectlocs="17,18;11,14;3,10;0,3;0,3;0,2;1,1;1,0;1,0;7,4;16,10;21,14;21,14;20,15;19,17;17,18;17,18" o:connectangles="0,0,0,0,0,0,0,0,0,0,0,0,0,0,0,0,0"/>
                </v:shape>
                <v:shape id="Freeform 589"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" path="m22,237r-1,2l20,245r-5,11l11,255,5,251,,244,6,188,7,128,5,68,,10,6,5,15,1,25,r5,59l32,119r-2,59l22,237xe" stroked="f">
                  <v:path arrowok="t" o:connecttype="custom" o:connectlocs="6,58;5,59;5,60;4,63;4,63;3,63;1,62;0,60;0,60;2,46;2,32;1,17;0,2;0,2;2,1;4,0;6,0;6,0;8,15;8,29;8,44;6,58;6,58" o:connectangles="0,0,0,0,0,0,0,0,0,0,0,0,0,0,0,0,0,0,0,0,0,0,0"/>
                </v:shape>
                <v:shape id="Freeform 590"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" path="m89,8l54,8,21,11,,,23,,66,1,89,2r,1l89,5r,3xe" stroked="f">
                  <v:path arrowok="t" o:connecttype="custom" o:connectlocs="22,2;13,2;5,3;0,0;0,0;6,0;16,0;22,1;22,1;22,1;22,1;22,2;22,2;22,2" o:connectangles="0,0,0,0,0,0,0,0,0,0,0,0,0,0"/>
                </v:shape>
                <v:shape id="Freeform 591"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592"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593"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594"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595"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" path="m38,221r-4,-1l27,218r-4,-2l22,162,18,109,10,58,,6,11,5,21,1,33,r4,56l42,110r2,55l38,221xe" stroked="f">
                  <v:path arrowok="t" o:connecttype="custom" o:connectlocs="10,55;9,55;7,54;6,54;6,54;6,40;5,27;3,14;0,1;0,1;3,1;5,0;8,0;8,0;9,14;11,27;11,41;10,55;10,55" o:connectangles="0,0,0,0,0,0,0,0,0,0,0,0,0,0,0,0,0,0,0"/>
                </v:shape>
                <v:shape id="Freeform 596"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597"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598"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599"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600"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" path="m14,63l11,49,3,21,,5,19,3,36,,46,15r5,47l59,149r5,47l35,159,24,111,14,63xe" stroked="f">
                  <v:path arrowok="t" o:connecttype="custom" o:connectlocs="3,16;3,12;1,5;0,1;0,1;4,1;8,0;11,4;11,4;12,16;14,37;15,49;15,49;8,40;6,28;3,16;3,16" o:connectangles="0,0,0,0,0,0,0,0,0,0,0,0,0,0,0,0,0"/>
                </v:shape>
                <v:shape id="Freeform 601"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" path="m25,49l14,45,5,39,,30,,22,,8,,,12,8,33,20r11,7l43,37r-9,7l25,49xe" stroked="f">
                  <v:path arrowok="t" o:connecttype="custom" o:connectlocs="6,13;4,12;1,10;0,8;0,8;0,6;0,2;0,0;0,0;3,2;8,5;11,7;11,7;11,10;9,12;6,13;6,13" o:connectangles="0,0,0,0,0,0,0,0,0,0,0,0,0,0,0,0,0"/>
                </v:shape>
                <v:shape id="Freeform 602"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603"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" path="m42,78r9,34l60,146r,23l27,117,5,59,,,27,13r9,31l42,78xe" stroked="f">
                  <v:path arrowok="t" o:connecttype="custom" o:connectlocs="10,19;12,28;14,36;14,42;14,42;6,29;1,15;0,0;0,0;6,3;8,11;10,19;10,19;10,19" o:connectangles="0,0,0,0,0,0,0,0,0,0,0,0,0,0"/>
                </v:shape>
                <v:shape id="Freeform 604"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605"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606"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607"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" path="m49,l41,55,31,110,20,162r-8,54l5,269r-1,l2,269r-2,l2,218,4,167,8,114,12,62,13,13,24,6,37,3,49,xe" stroked="f">
                  <v:path arrowok="t" o:connecttype="custom" o:connectlocs="12,0;10,14;8,27;5,40;3,54;1,67;1,67;1,67;0,67;0,67;0,67;0,54;1,42;2,28;3,15;3,3;3,3;6,1;9,1;12,0;12,0;12,0" o:connectangles="0,0,0,0,0,0,0,0,0,0,0,0,0,0,0,0,0,0,0,0,0,0"/>
                </v:shape>
                <v:shape id="Freeform 608"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609"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610"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611"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" path="m,30l31,18,62,9,95,,76,15,41,43,22,58,10,53,3,42,,30xe" stroked="f">
                  <v:path arrowok="t" o:connecttype="custom" o:connectlocs="0,7;8,4;16,2;24,0;24,0;19,4;10,10;6,14;6,14;3,13;1,10;0,7;0,7" o:connectangles="0,0,0,0,0,0,0,0,0,0,0,0,0"/>
                </v:shape>
                <v:shape id="Freeform 612"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" path="m104,18l83,44,56,72,32,105,24,89,16,71,,59,16,37,33,19,50,,64,6r26,7l104,18xe" stroked="f">
                  <v:path arrowok="t" o:connecttype="custom" o:connectlocs="26,4;21,11;14,18;8,26;8,26;6,22;4,18;0,15;0,15;4,9;8,5;13,0;13,0;16,1;23,3;26,4;26,4;26,4" o:connectangles="0,0,0,0,0,0,0,0,0,0,0,0,0,0,0,0,0,0"/>
                </v:shape>
                <v:shape id="Freeform 613"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" path="m,37l8,21,24,9,41,,26,11,15,27,,37xe" stroked="f">
                  <v:path arrowok="t" o:connecttype="custom" o:connectlocs="0,9;2,5;6,2;10,0;10,0;6,3;4,7;0,9;0,9" o:connectangles="0,0,0,0,0,0,0,0,0"/>
                </v:shape>
                <v:shape id="Freeform 614"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615"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" path="m117,51r,25l108,98,88,114r-18,4l64,116r-6,l55,116r-8,l44,116,33,87,11,30,,,31,13,87,37r30,14xe" stroked="f">
                  <v:path arrowok="t" o:connecttype="custom" o:connectlocs="30,13;30,19;28,25;23,29;23,29;18,30;16,29;15,29;15,29;14,29;12,29;11,29;11,29;8,22;3,8;0,0;0,0;8,3;22,9;30,13;30,13;30,13" o:connectangles="0,0,0,0,0,0,0,0,0,0,0,0,0,0,0,0,0,0,0,0,0,0"/>
                </v:shape>
                <v:shape id="Freeform 616"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" path="m,127l24,95,69,33,93,,67,44,36,89,,127xe" stroked="f">
                  <v:path arrowok="t" o:connecttype="custom" o:connectlocs="0,31;6,23;18,8;24,0;24,0;17,11;9,22;0,31;0,31;0,31" o:connectangles="0,0,0,0,0,0,0,0,0,0"/>
                </v:shape>
                <v:shape id="Freeform 617"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" path="m58,l45,29,30,56r,30l21,85,10,77,,68,18,43,39,21,58,xe" stroked="f">
                  <v:path arrowok="t" o:connecttype="custom" o:connectlocs="15,0;12,7;8,14;8,21;8,21;5,21;3,19;0,17;0,17;5,11;10,5;15,0;15,0;15,0" o:connectangles="0,0,0,0,0,0,0,0,0,0,0,0,0,0"/>
                </v:shape>
                <v:shape id="Freeform 618"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619"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620"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621"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622"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" path="m189,90r-48,l56,90,9,90,5,58,,25,14,,55,14,96,29r43,3l152,47r24,28l189,90xe" stroked="f">
                  <v:path arrowok="t" o:connecttype="custom" o:connectlocs="47,22;35,22;14,22;2,22;2,22;1,14;0,6;3,0;3,0;14,3;24,7;35,8;35,8;38,11;44,18;47,22;47,22" o:connectangles="0,0,0,0,0,0,0,0,0,0,0,0,0,0,0,0,0"/>
                </v:shape>
                <v:shape id="Freeform 623"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" path="m39,28l,,39,16r,12xe" stroked="f">
                  <v:path arrowok="t" o:connecttype="custom" o:connectlocs="10,7;0,0;10,4;10,7;10,7" o:connectangles="0,0,0,0,0"/>
                </v:shape>
                <v:shape id="Freeform 624"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25"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" path="m315,36r-23,l234,36r-76,l82,36r-58,l,36,40,10,87,r52,l194,3,249,2r25,15l298,30r17,6xe" stroked="f">
                  <v:path arrowok="t" o:connecttype="custom" o:connectlocs="78,9;72,9;58,9;39,9;20,9;6,9;0,9;0,9;10,3;22,0;34,0;48,1;62,1;62,1;68,4;74,8;78,9;78,9" o:connectangles="0,0,0,0,0,0,0,0,0,0,0,0,0,0,0,0,0,0"/>
                </v:shape>
                <v:shape id="Freeform 626"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27"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28"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29"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30"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" path="m126,l68,48,22,77,,91,15,57,28,20,33,2,65,1,101,r25,xe" stroked="f">
                  <v:path arrowok="t" o:connecttype="custom" o:connectlocs="31,0;17,12;5,19;0,23;0,23;4,14;7,5;8,1;8,1;16,0;25,0;31,0;31,0" o:connectangles="0,0,0,0,0,0,0,0,0,0,0,0,0"/>
                </v:shape>
                <v:shape id="Freeform 631"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" path="m128,103l85,71,39,38,,,21,1,61,2,82,3,94,29r22,48l128,103xe" stroked="f">
                  <v:path arrowok="t" o:connecttype="custom" o:connectlocs="32,26;21,18;10,10;0,0;0,0;5,0;15,1;21,1;21,1;24,7;29,19;32,26;32,26;32,26" o:connectangles="0,0,0,0,0,0,0,0,0,0,0,0,0,0"/>
                </v:shape>
                <v:shape id="Freeform 632"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33"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634"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" path="m29,543l,543,,,29,r,543xe" stroked="f">
                  <v:path arrowok="t" o:connecttype="custom" o:connectlocs="7,136;0,136;0,0;7,0;7,136;7,136" o:connectangles="0,0,0,0,0,0"/>
                </v:shape>
                <v:shape id="Freeform 635"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" path="m29,14l27,7,22,2,14,,7,2,1,7,,14r1,7l7,27r7,2l22,27r5,-6l29,14xe" stroked="f">
                  <v:path arrowok="t" o:connecttype="custom" o:connectlocs="7,4;7,2;5,1;3,0;3,0;2,1;0,2;0,4;0,4;0,6;2,7;3,8;3,8;5,7;7,6;7,4;7,4" o:connectangles="0,0,0,0,0,0,0,0,0,0,0,0,0,0,0,0,0"/>
                </v:shape>
                <v:shape id="Freeform 636"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" path="m28,16l27,8,22,3,14,,6,3,1,8,,16r1,6l6,28r8,2l22,28r5,-6l28,16xe" stroked="f">
                  <v:path arrowok="t" o:connecttype="custom" o:connectlocs="8,4;8,2;6,1;4,0;4,0;2,1;0,2;0,4;0,4;0,5;2,7;4,7;4,7;6,7;8,5;8,4;8,4" o:connectangles="0,0,0,0,0,0,0,0,0,0,0,0,0,0,0,0,0"/>
                </v:shape>
                <v:shape id="Freeform 637"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" path="m15,29r7,-2l28,22r2,-8l28,8,22,2,16,,8,1,3,6,,14r3,8l8,27r7,2xe" stroked="f">
                  <v:path arrowok="t" o:connecttype="custom" o:connectlocs="4,8;6,7;7,6;8,4;8,4;7,2;6,1;4,0;4,0;2,0;1,2;0,4;0,4;1,6;2,7;4,8;4,8" o:connectangles="0,0,0,0,0,0,0,0,0,0,0,0,0,0,0,0,0"/>
                </v:shape>
                <v:shape id="Freeform 638"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" path="m29,16l27,8,22,3,14,,7,3,2,8,,16r2,6l7,28r7,2l22,28r5,-6l29,16xe" stroked="f">
                  <v:path arrowok="t" o:connecttype="custom" o:connectlocs="8,4;7,2;6,1;4,0;4,0;2,1;1,2;0,4;0,4;1,5;2,7;4,7;4,7;6,7;7,5;8,4;8,4" o:connectangles="0,0,0,0,0,0,0,0,0,0,0,0,0,0,0,0,0"/>
                </v:shape>
                <v:shape id="Freeform 639"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" path="m29,15l27,7,22,2,14,,7,2,2,7,,15r2,7l7,27r7,2l22,27r5,-5l29,15xe" stroked="f">
                  <v:path arrowok="t" o:connecttype="custom" o:connectlocs="8,4;7,2;6,1;4,0;4,0;2,1;1,2;0,4;0,4;1,6;2,7;4,8;4,8;6,7;7,6;8,4;8,4" o:connectangles="0,0,0,0,0,0,0,0,0,0,0,0,0,0,0,0,0"/>
                </v:shape>
                <v:shape id="Freeform 640"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" path="m29,14l27,6,22,1,14,,7,1,2,6,,14r2,8l7,27r7,1l22,27r5,-5l29,14xe" stroked="f">
                  <v:path arrowok="t" o:connecttype="custom" o:connectlocs="8,4;7,2;6,0;4,0;4,0;2,0;1,2;0,4;0,4;1,6;2,8;4,8;4,8;6,8;7,6;8,4;8,4" o:connectangles="0,0,0,0,0,0,0,0,0,0,0,0,0,0,0,0,0"/>
                </v:shape>
                <v:shape id="Freeform 641"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" path="m,91r,3l,101r,3l36,93,104,72,141,60r4,-10l144,26,120,,89,23,31,67,,91xe" stroked="f">
                  <v:path arrowok="t" o:connecttype="custom" o:connectlocs="0,23;0,24;0,25;0,26;0,26;9,23;26,18;35,15;35,15;36,13;36,7;30,0;30,0;22,6;8,17;0,23;0,23" o:connectangles="0,0,0,0,0,0,0,0,0,0,0,0,0,0,0,0,0"/>
                </v:shape>
                <v:shape id="Freeform 642"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" path="m26,r2,50l30,102r2,53l32,209r-3,51l21,311,4,357r,-19l4,290,3,223,2,150,1,85,,35,,17,8,9,17,2,26,xe" stroked="f">
                  <v:path arrowok="t" o:connecttype="custom" o:connectlocs="7,0;7,12;8,25;8,39;8,52;7,65;5,78;1,89;1,89;1,84;1,72;1,56;1,37;0,21;0,9;0,4;0,4;2,2;4,0;7,0;7,0;7,0;7,0" o:connectangles="0,0,0,0,0,0,0,0,0,0,0,0,0,0,0,0,0,0,0,0,0,0,0"/>
                </v:shape>
                <v:shape id="Freeform 643"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" path="m27,356l11,310,4,262,,212,,161,2,109,3,58,2,5,7,4,16,2,21,r4,53l27,107r1,52l29,209r-1,51l27,309r,48l27,356xe" stroked="f">
                  <v:path arrowok="t" o:connecttype="custom" o:connectlocs="7,90;3,78;1,66;0,53;0,41;0,27;1,15;0,1;0,1;2,1;4,1;5,0;5,0;6,13;7,27;7,40;7,53;7,66;7,78;7,90;7,90;7,90;7,90" o:connectangles="0,0,0,0,0,0,0,0,0,0,0,0,0,0,0,0,0,0,0,0,0,0,0"/>
                </v:shape>
                <v:shape id="Freeform 644"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645"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646"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647"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648"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649"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" path="m27,1010l,1006,8,,27,5r,1005xe" stroked="f">
                  <v:path arrowok="t" o:connecttype="custom" o:connectlocs="7,252;0,251;2,0;7,1;7,252;7,252" o:connectangles="0,0,0,0,0,0"/>
                </v:shape>
                <v:shape id="Freeform 650"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651"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" path="m25,7r,16l25,53r,16l16,70,8,69,,68,,50,,17,,,8,2r9,1l25,7xe" stroked="f">
                  <v:path arrowok="t" o:connecttype="custom" o:connectlocs="6,2;6,6;6,14;6,18;6,18;4,18;2,18;0,17;0,17;0,13;0,4;0,0;0,0;2,1;4,1;6,2;6,2;6,2" o:connectangles="0,0,0,0,0,0,0,0,0,0,0,0,0,0,0,0,0,0"/>
                </v:shape>
                <v:shape id="Freeform 652"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" path="m19,10r,5l19,23r,5l14,29r-7,l1,29r,-8l1,7,,,7,3r8,2l19,10xe" stroked="f">
                  <v:path arrowok="t" o:connecttype="custom" o:connectlocs="5,2;5,4;5,6;5,7;5,7;4,7;2,7;0,7;0,7;0,5;0,2;0,0;0,0;2,1;4,1;5,2;5,2;5,2" o:connectangles="0,0,0,0,0,0,0,0,0,0,0,0,0,0,0,0,0,0"/>
                </v:shape>
                <v:shape id="Freeform 653"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" path="m19,28l3,,,1278,6,1172r6,-69l6,1035r6,-38l19,981,19,28xe" stroked="f">
                  <v:path arrowok="t" o:connecttype="custom" o:connectlocs="5,7;1,0;0,320;2,293;3,276;2,259;3,250;5,246;5,7;5,7" o:connectangles="0,0,0,0,0,0,0,0,0,0"/>
                </v:shape>
                <v:shape id="Freeform 654"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" path="m,453r22,13l23,50,7,,,453xe" stroked="f">
                  <v:path arrowok="t" o:connecttype="custom" o:connectlocs="0,113;5,116;5,12;2,0;0,113;0,113" o:connectangles="0,0,0,0,0,0"/>
                </v:shape>
                <v:shape id="Freeform 655"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" path="m19,44r,-32l,,,42r19,2xe" stroked="f">
                  <v:path arrowok="t" o:connecttype="custom" o:connectlocs="5,11;5,3;0,0;0,11;5,11;5,11" o:connectangles="0,0,0,0,0,0"/>
                </v:shape>
                <v:shape id="Freeform 656"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" path="m22,12l,,,60r23,l22,12xe" stroked="f">
                  <v:path arrowok="t" o:connecttype="custom" o:connectlocs="6,3;0,0;0,15;6,15;6,3;6,3" o:connectangles="0,0,0,0,0,0"/>
                </v:shape>
                <v:shape id="Freeform 657"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" path="m,34l17,r,471l,549,,34xe" stroked="f">
                  <v:path arrowok="t" o:connecttype="custom" o:connectlocs="0,8;4,0;4,118;0,137;0,8;0,8" o:connectangles="0,0,0,0,0,0"/>
                </v:shape>
                <v:shape id="Freeform 658"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659"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660"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661"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" path="m21,135l,134,,,21,9r,126xe" stroked="f">
                  <v:path arrowok="t" o:connecttype="custom" o:connectlocs="5,34;0,34;0,0;5,2;5,34;5,34" o:connectangles="0,0,0,0,0,0"/>
                </v:shape>
                <v:shape id="Freeform 662"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" path="m1,118l1,87,,31,,,5,1,18,2r5,2l23,33r,54l23,117r-7,1l9,118r-8,xe" stroked="f">
                  <v:path arrowok="t" o:connecttype="custom" o:connectlocs="0,29;0,21;0,8;0,0;0,0;1,0;5,0;6,1;6,1;6,8;6,21;6,29;6,29;4,29;2,29;0,29;0,29" o:connectangles="0,0,0,0,0,0,0,0,0,0,0,0,0,0,0,0,0"/>
                </v:shape>
                <v:shape id="Freeform 663"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664"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665"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666"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667"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" path="m,l22,13r,153l,200,,xe" stroked="f">
                  <v:path arrowok="t" o:connecttype="custom" o:connectlocs="0,0;5,3;5,42;0,50;0,0;0,0" o:connectangles="0,0,0,0,0,0"/>
                </v:shape>
                <v:shape id="Freeform 668"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" path="m,l17,5r,71l,92,,xe" stroked="f">
                  <v:path arrowok="t" o:connecttype="custom" o:connectlocs="0,0;4,1;4,19;0,23;0,0;0,0" o:connectangles="0,0,0,0,0,0"/>
                </v:shape>
                <v:shape id="Freeform 669"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" path="m,16l22,r,1343l,1296,,16xe" stroked="f">
                  <v:path arrowok="t" o:connecttype="custom" o:connectlocs="0,4;5,0;5,336;0,324;0,4;0,4" o:connectangles="0,0,0,0,0,0"/>
                </v:shape>
                <v:shape id="Freeform 670"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671"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" path="m,l19,8r,78l,99,,xe" stroked="f">
                  <v:path arrowok="t" o:connecttype="custom" o:connectlocs="0,0;5,2;5,21;0,24;0,0;0,0" o:connectangles="0,0,0,0,0,0"/>
                </v:shape>
                <v:shape id="Freeform 672"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" path="m,l21,14r,94l,115,,xe" stroked="f">
                  <v:path arrowok="t" o:connecttype="custom" o:connectlocs="0,0;5,4;5,27;0,29;0,0;0,0" o:connectangles="0,0,0,0,0,0"/>
                </v:shape>
                <v:shape id="Freeform 673"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" path="m50,49l32,42,14,35,,24,10,20r9,-8l24,,34,15r6,18l50,49xe" stroked="f">
                  <v:path arrowok="t" o:connecttype="custom" o:connectlocs="12,13;8,11;3,9;0,6;0,6;2,5;5,3;6,0;6,0;8,4;10,9;12,13;12,13;12,13" o:connectangles="0,0,0,0,0,0,0,0,0,0,0,0,0,0"/>
                </v:shape>
                <v:shape id="Freeform 674"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" path="m144,37r,2l144,41r,1l93,39,46,28,2,12,1,9,,4,,,44,21,93,33r51,4xe" stroked="f">
                  <v:path arrowok="t" o:connecttype="custom" o:connectlocs="36,10;36,10;36,11;36,11;36,11;23,10;12,7;1,3;1,3;0,2;0,1;0,0;0,0;11,6;23,9;36,10;36,10;36,10" o:connectangles="0,0,0,0,0,0,0,0,0,0,0,0,0,0,0,0,0,0"/>
                </v:shape>
                <v:shape id="Freeform 675"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676"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" path="m14,117l,95,3,76,24,61,45,46,86,16,108,r7,10l124,21r,16l92,68,54,95,14,117xe" stroked="f">
                  <v:path arrowok="t" o:connecttype="custom" o:connectlocs="4,29;0,24;1,19;6,15;6,15;11,11;22,4;27,0;27,0;29,2;31,5;31,9;31,9;23,17;14,24;4,29;4,29" o:connectangles="0,0,0,0,0,0,0,0,0,0,0,0,0,0,0,0,0"/>
                </v:shape>
                <v:shape id="Freeform 677"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" path="m11,64l8,55,4,41,,32,22,18,42,8,67,,80,21r7,28l95,72,65,80,39,78,11,64xe" stroked="f">
                  <v:path arrowok="t" o:connecttype="custom" o:connectlocs="3,16;2,14;1,10;0,8;0,8;6,5;11,2;17,0;17,0;20,5;22,12;24,18;24,18;16,20;10,20;3,16;3,16" o:connectangles="0,0,0,0,0,0,0,0,0,0,0,0,0,0,0,0,0"/>
                </v:shape>
                <v:shape id="Freeform 678"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" path="m120,18l92,54,61,87,30,117r-8,-8l8,93,,86,28,64,78,22,106,r4,6l116,11r4,7xe" stroked="f">
                  <v:path arrowok="t" o:connecttype="custom" o:connectlocs="30,4;23,13;15,22;8,29;8,29;6,27;2,23;0,21;0,21;7,16;20,5;27,0;27,0;28,1;29,3;30,4;30,4" o:connectangles="0,0,0,0,0,0,0,0,0,0,0,0,0,0,0,0,0"/>
                </v:shape>
                <v:shape id="Freeform 679"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" path="m135,53l91,79,46,100,,116,3,98,8,62,12,43,47,21,84,10,123,r3,11l131,32r4,11l135,45r,3l135,53xe" stroked="f">
                  <v:path arrowok="t" o:connecttype="custom" o:connectlocs="34,13;23,20;12,25;0,29;0,29;1,25;2,16;3,11;3,11;12,5;21,3;31,0;31,0;32,3;33,8;34,11;34,11;34,11;34,12;34,13;34,13" o:connectangles="0,0,0,0,0,0,0,0,0,0,0,0,0,0,0,0,0,0,0,0,0"/>
                </v:shape>
                <v:shape id="Freeform 680"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" path="m101,4l83,50,59,95,29,133,17,127,6,114,,104,27,63,64,28,96,r1,2l100,3r1,1xe" stroked="f">
                  <v:path arrowok="t" o:connecttype="custom" o:connectlocs="25,1;21,13;15,24;7,34;7,34;4,32;1,29;0,27;0,27;7,16;16,7;24,0;24,0;24,1;25,1;25,1;25,1;25,1" o:connectangles="0,0,0,0,0,0,0,0,0,0,0,0,0,0,0,0,0,0"/>
                </v:shape>
                <v:shape id="Freeform 681"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" path="m,l11,10,30,27,41,37,20,43,7,22,,xe" stroked="f">
                  <v:path arrowok="t" o:connecttype="custom" o:connectlocs="0,0;3,2;7,6;10,9;10,9;5,10;2,5;0,0;0,0" o:connectangles="0,0,0,0,0,0,0,0,0"/>
                </v:shape>
                <v:shape id="Freeform 682"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" path="m47,51l35,47,13,37,,32,20,17,44,8,69,r1,20l62,39,47,51xe" stroked="f">
                  <v:path arrowok="t" o:connecttype="custom" o:connectlocs="12,13;9,12;3,9;0,8;0,8;5,4;11,2;18,0;18,0;18,5;16,10;12,13;12,13" o:connectangles="0,0,0,0,0,0,0,0,0,0,0,0,0"/>
                </v:shape>
                <v:shape id="Freeform 683"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684"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" path="m,31l17,r2,267l,212,,31xe" stroked="f">
                  <v:path arrowok="t" o:connecttype="custom" o:connectlocs="0,8;4,0;5,66;0,52;0,8;0,8" o:connectangles="0,0,0,0,0,0"/>
                </v:shape>
                <v:shape id="Freeform 685"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" path="m,20l16,r3,177l,140,,20xe" stroked="f">
                  <v:path arrowok="t" o:connecttype="custom" o:connectlocs="0,5;3,0;4,44;0,35;0,5;0,5" o:connectangles="0,0,0,0,0,0"/>
                </v:shape>
                <v:shape id="Freeform 686"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" path="m,15l16,r3,138l,109,,15xe" stroked="f">
                  <v:path arrowok="t" o:connecttype="custom" o:connectlocs="0,4;4,0;5,34;0,27;0,4;0,4" o:connectangles="0,0,0,0,0,0"/>
                </v:shape>
                <v:shape id="Freeform 687"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" path="m,13l16,r2,115l,92,,13xe" stroked="f">
                  <v:path arrowok="t" o:connecttype="custom" o:connectlocs="0,3;4,0;5,29;0,23;0,3;0,3" o:connectangles="0,0,0,0,0,0"/>
                </v:shape>
                <v:shape id="Freeform 688"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" path="m19,6l2,,,49,19,39,19,6xe" stroked="f">
                  <v:path arrowok="t" o:connecttype="custom" o:connectlocs="5,1;1,0;0,12;5,10;5,1;5,1" o:connectangles="0,0,0,0,0,0"/>
                </v:shape>
                <v:shape id="Freeform 689"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690"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691"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692"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693"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694"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695"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" path="m6,208r-2,l2,208r-2,l,156,2,60,2,7,11,2,22,r9,l35,52r-2,54l26,159,6,208xe" stroked="f">
                  <v:path arrowok="t" o:connecttype="custom" o:connectlocs="1,52;1,52;0,52;0,52;0,52;0,39;0,15;0,2;0,2;3,1;5,0;7,0;7,0;8,13;8,27;6,40;1,52;1,52" o:connectangles="0,0,0,0,0,0,0,0,0,0,0,0,0,0,0,0,0,0"/>
                </v:shape>
                <v:shape id="Freeform 696"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" path="m66,269l42,218,24,174,11,134,4,95,,51,2,,18,3,50,7,66,8r,27l66,100r,77l66,242r,27xe" stroked="f">
                  <v:path arrowok="t" o:connecttype="custom" o:connectlocs="16,68;10,55;6,44;3,34;3,34;1,24;0,13;0,0;0,0;4,1;12,2;16,2;16,2;16,9;16,25;16,45;16,61;16,68;16,68;16,68" o:connectangles="0,0,0,0,0,0,0,0,0,0,0,0,0,0,0,0,0,0,0,0"/>
                </v:shape>
                <v:shape id="Freeform 697"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698"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699"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700"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701"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702"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703"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704"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705"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" path="m269,5r,13l270,42r,14l241,56r-66,l95,56r-67,l,56,1,41,2,14,2,,63,2r55,1l168,2r49,1l269,5xe" stroked="f">
                  <v:path arrowok="t" o:connecttype="custom" o:connectlocs="68,1;68,5;68,11;68,14;68,14;61,14;44,14;24,14;7,14;0,14;0,14;0,10;1,4;1,0;1,0;16,1;30,1;42,1;55,1;68,1;68,1;68,1" o:connectangles="0,0,0,0,0,0,0,0,0,0,0,0,0,0,0,0,0,0,0,0,0,0"/>
                </v:shape>
                <v:shape id="Freeform 706"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" path="m265,56r-27,l172,56r-78,l28,56,,56,,43,,19,,6r28,l92,4,171,3,235,r28,l265,16r1,21l265,56xe" stroked="f">
                  <v:path arrowok="t" o:connecttype="custom" o:connectlocs="66,14;59,14;43,14;23,14;7,14;0,14;0,14;0,11;0,5;0,2;0,2;7,2;23,1;42,1;58,0;65,0;65,0;66,4;66,9;66,14;66,14;66,14" o:connectangles="0,0,0,0,0,0,0,0,0,0,0,0,0,0,0,0,0,0,0,0,0,0"/>
                </v:shape>
                <v:shape id="Freeform 707"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" path="m406,47l,47,,,406,r,47xe" stroked="f">
                  <v:path arrowok="t" o:connecttype="custom" o:connectlocs="102,12;0,12;0,0;102,0;102,12;102,12" o:connectangles="0,0,0,0,0,0"/>
                </v:shape>
                <v:shape id="Freeform 708"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709"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710"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" path="m1059,19l,19,,,1059,r,19xe" stroked="f">
                  <v:path arrowok="t" o:connecttype="custom" o:connectlocs="264,5;0,5;0,0;264,0;264,5;264,5" o:connectangles="0,0,0,0,0,0"/>
                </v:shape>
                <v:shape id="Freeform 711"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712"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713"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714"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715"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716"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717"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718"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719"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720"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721"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722"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723"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" path="m,23l,10,9,3,20,,39,3r17,7l57,29,37,36,18,33,,23xe" stroked="f">
                  <v:path arrowok="t" o:connecttype="custom" o:connectlocs="0,6;0,3;2,1;5,0;5,0;10,1;15,3;15,7;15,7;10,9;5,8;0,6;0,6" o:connectangles="0,0,0,0,0,0,0,0,0,0,0,0,0"/>
                </v:shape>
                <v:shape id="Freeform 724"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725"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726"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727"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" path="m33,7l31,27r1,33l28,79,18,59,6,24,,,10,2,23,4,33,7xe" stroked="f">
                  <v:path arrowok="t" o:connecttype="custom" o:connectlocs="9,2;8,6;9,14;8,19;8,19;5,14;2,6;0,0;0,0;3,0;6,1;9,2;9,2;9,2" o:connectangles="0,0,0,0,0,0,0,0,0,0,0,0,0,0"/>
                </v:shape>
                <v:shape id="Freeform 728"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" path="m72,47l48,44,22,37,1,28,,26,,24,,21,26,,63,18,76,41r-1,2l74,46r-2,1xe" stroked="f">
                  <v:path arrowok="t" o:connecttype="custom" o:connectlocs="18,11;12,10;6,9;0,7;0,7;0,6;0,6;0,5;0,5;7,0;16,4;19,10;19,10;19,10;19,11;18,11;18,11" o:connectangles="0,0,0,0,0,0,0,0,0,0,0,0,0,0,0,0,0"/>
                </v:shape>
                <v:shape id="Freeform 729"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730"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731"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732"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" path="m246,200r-62,-9l129,187r-48,3l38,195,,202,29,157,64,101,97,45,124,r34,52l190,105r28,49l246,200xe" stroked="f">
                  <v:path arrowok="t" o:connecttype="custom" o:connectlocs="61,50;46,48;32,47;20,48;9,49;0,51;0,51;7,40;16,26;24,11;31,0;31,0;39,13;47,27;54,39;61,50;61,50;61,50" o:connectangles="0,0,0,0,0,0,0,0,0,0,0,0,0,0,0,0,0,0"/>
                </v:shape>
                <v:shape id="Freeform 733"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734"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735"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736"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737"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738"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" path="m11,37l2,30,,20,2,10,8,5,13,2,21,,20,14r2,15l11,37xe" stroked="f">
                  <v:path arrowok="t" o:connecttype="custom" o:connectlocs="3,9;0,7;0,5;0,2;0,2;2,1;3,0;5,0;5,0;5,3;5,7;3,9;3,9" o:connectangles="0,0,0,0,0,0,0,0,0,0,0,0,0"/>
                </v:shape>
                <v:shape id="Freeform 739"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740"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" path="m8,40l3,30,,18,3,7,5,5,10,1,12,r4,10l24,28r3,10l22,42r-7,l8,40xe" stroked="f">
                  <v:path arrowok="t" o:connecttype="custom" o:connectlocs="2,10;1,8;0,5;1,2;1,2;1,1;3,0;3,0;3,0;4,3;6,7;7,10;7,10;6,11;4,11;2,10;2,10" o:connectangles="0,0,0,0,0,0,0,0,0,0,0,0,0,0,0,0,0"/>
                </v:shape>
                <v:shape id="Freeform 741"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742"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" path="m,19l4,9,11,4,21,r8,11l26,23,19,35,9,36,,30,,19xe" stroked="f">
                  <v:path arrowok="t" o:connecttype="custom" o:connectlocs="0,5;1,2;3,1;5,0;5,0;7,3;6,6;5,9;5,9;2,9;0,8;0,5;0,5" o:connectangles="0,0,0,0,0,0,0,0,0,0,0,0,0"/>
                </v:shape>
                <v:shape id="Freeform 743"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" path="m10,35l1,26,,13,4,1,13,r7,5l22,14r-1,9l15,30r-5,5xe" stroked="f">
                  <v:path arrowok="t" o:connecttype="custom" o:connectlocs="2,8;0,6;0,3;1,0;1,0;3,0;5,1;5,3;5,3;5,5;3,7;2,8;2,8" o:connectangles="0,0,0,0,0,0,0,0,0,0,0,0,0"/>
                </v:shape>
                <v:shape id="Freeform 744"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745"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" path="m9,17r-2,l3,17r-1,l,12,2,5,9,r,4l9,13r,4xe" stroked="f">
                  <v:path arrowok="t" o:connecttype="custom" o:connectlocs="2,4;2,4;1,4;0,4;0,4;0,3;0,1;2,0;2,0;2,1;2,3;2,4;2,4;2,4" o:connectangles="0,0,0,0,0,0,0,0,0,0,0,0,0,0"/>
                </v:shape>
                <v:shape id="Freeform 746"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" path="m11,16r7,5l23,16r6,-4l33,18r,8l29,32,15,34,4,31,,19,1,10,4,1,13,,12,4r-1,6l11,16xe" stroked="f">
                  <v:path arrowok="t" o:connecttype="custom" o:connectlocs="3,4;4,5;6,4;7,3;7,3;8,4;8,6;7,8;7,8;4,8;1,7;0,4;0,4;0,2;1,0;3,0;3,0;3,1;3,2;3,4;3,4" o:connectangles="0,0,0,0,0,0,0,0,0,0,0,0,0,0,0,0,0,0,0,0,0"/>
                </v:shape>
                <v:shape id="Freeform 747"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" path="m29,26r-8,6l11,32,5,30,1,22,,17,5,11r4,3l14,18r5,l20,14,22,5,23,r6,6l30,16,29,26xe" stroked="f">
                  <v:path arrowok="t" o:connecttype="custom" o:connectlocs="7,7;5,8;3,8;1,8;1,8;0,6;0,4;1,3;1,3;2,4;3,5;4,5;4,5;5,4;5,1;5,0;5,0;7,2;7,4;7,7;7,7;7,7" o:connectangles="0,0,0,0,0,0,0,0,0,0,0,0,0,0,0,0,0,0,0,0,0,0"/>
                </v:shape>
                <v:shape id="Freeform 748"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" path="m5,33l4,24,1,9,,,7,4r5,5l14,17r,6l11,32,5,33xe" stroked="f">
                  <v:path arrowok="t" o:connecttype="custom" o:connectlocs="1,8;1,6;0,2;0,0;0,0;2,1;3,2;3,4;3,4;3,6;2,8;1,8;1,8" o:connectangles="0,0,0,0,0,0,0,0,0,0,0,0,0"/>
                </v:shape>
                <v:shape id="Freeform 749"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" path="m40,21l39,32r-6,7l23,41,13,40,7,34,,25,3,18,9,6,11,r4,6l11,14r,9l21,23,32,18r8,3xe" stroked="f">
                  <v:path arrowok="t" o:connecttype="custom" o:connectlocs="10,5;10,8;8,10;6,10;6,10;3,10;2,8;0,6;0,6;1,4;2,1;3,0;3,0;4,1;3,3;3,6;3,6;5,6;8,4;10,5;10,5" o:connectangles="0,0,0,0,0,0,0,0,0,0,0,0,0,0,0,0,0,0,0,0,0"/>
                </v:shape>
                <v:shape id="Freeform 750"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" path="m38,17r-3,9l28,34r-8,3l11,37,5,33,,25,1,19,5,15r5,-2l16,15r6,5l28,17,26,14,23,5,21,,32,1r4,9l38,17xe" stroked="f">
                  <v:path arrowok="t" o:connecttype="custom" o:connectlocs="10,4;9,6;7,8;5,9;5,9;3,9;1,8;0,6;0,6;0,5;1,4;3,3;3,3;4,4;6,5;7,4;7,4;7,3;6,1;6,0;6,0;8,0;9,2;10,4;10,4;10,4" o:connectangles="0,0,0,0,0,0,0,0,0,0,0,0,0,0,0,0,0,0,0,0,0,0,0,0,0,0"/>
                </v:shape>
                <v:shape id="Freeform 751"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" path="m14,39l4,28,,14,6,1,18,r2,16l30,29r-3,7l21,41,14,39xe" stroked="f">
                  <v:path arrowok="t" o:connecttype="custom" o:connectlocs="3,10;1,7;0,3;1,0;1,0;4,0;5,4;7,7;7,7;6,9;5,10;3,10;3,10" o:connectangles="0,0,0,0,0,0,0,0,0,0,0,0,0"/>
                </v:shape>
                <v:shape id="Freeform 752"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" path="m2,44l,30,7,13,8,r5,3l19,10r2,8l19,29r-6,9l2,44xe" stroked="f">
                  <v:path arrowok="t" o:connecttype="custom" o:connectlocs="0,11;0,8;2,3;2,0;2,0;3,1;5,3;5,5;5,5;5,7;3,10;0,11;0,11" o:connectangles="0,0,0,0,0,0,0,0,0,0,0,0,0"/>
                </v:shape>
                <v:shape id="Freeform 753"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" path="m,14l,10,,4,,,6,2,9,8r3,6l9,14r-6,l,14xe" stroked="f">
                  <v:path arrowok="t" o:connecttype="custom" o:connectlocs="0,4;0,3;0,1;0,0;0,0;2,1;2,2;3,4;3,4;2,4;1,4;0,4;0,4" o:connectangles="0,0,0,0,0,0,0,0,0,0,0,0,0"/>
                </v:shape>
                <v:shape id="Freeform 754"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" path="m12,40l5,32,1,22,,10,2,8,7,4,9,r6,16l23,28,36,38r-7,5l19,43,12,40xe" stroked="f">
                  <v:path arrowok="t" o:connecttype="custom" o:connectlocs="3,10;1,8;0,6;0,3;0,3;1,2;2,1;2,0;2,0;4,4;6,7;9,10;9,10;7,11;5,11;3,10;3,10" o:connectangles="0,0,0,0,0,0,0,0,0,0,0,0,0,0,0,0,0"/>
                </v:shape>
                <v:shape id="Freeform 755"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" path="m11,r6,12l12,23,6,34,,24,7,13,11,xe" stroked="f">
                  <v:path arrowok="t" o:connecttype="custom" o:connectlocs="3,0;4,3;3,6;1,9;1,9;0,6;2,3;3,0;3,0" o:connectangles="0,0,0,0,0,0,0,0,0"/>
                </v:shape>
                <v:shape id="Freeform 756"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" path="m,10l5,8,14,2,20,,18,8,8,10,,10xe" stroked="f">
                  <v:path arrowok="t" o:connecttype="custom" o:connectlocs="0,3;1,2;3,1;4,0;4,0;4,2;2,3;0,3;0,3" o:connectangles="0,0,0,0,0,0,0,0,0"/>
                </v:shape>
                <v:shape id="Freeform 757"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" path="m41,2l29,13,10,10,,,10,1,31,2r10,xe" stroked="f">
                  <v:path arrowok="t" o:connecttype="custom" o:connectlocs="10,0;7,3;2,2;0,0;0,0;2,0;8,0;10,0;10,0;10,0" o:connectangles="0,0,0,0,0,0,0,0,0,0"/>
                </v:shape>
                <v:shape id="Freeform 758"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" path="m8,14l,,8,2r,12xe" stroked="f">
                  <v:path arrowok="t" o:connecttype="custom" o:connectlocs="1,3;0,0;1,0;1,3;1,3" o:connectangles="0,0,0,0,0"/>
                </v:shape>
                <v:shape id="Freeform 759"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" path="m27,32l17,24,9,12,,,12,8,22,19r5,13xe" stroked="f">
                  <v:path arrowok="t" o:connecttype="custom" o:connectlocs="6,8;4,6;2,3;0,0;0,0;3,2;5,5;6,8;6,8;6,8" o:connectangles="0,0,0,0,0,0,0,0,0,0"/>
                </v:shape>
                <v:shape id="Freeform 760"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" path="m16,17l11,12,5,5,,,7,6r7,4l16,17xe" stroked="f">
                  <v:path arrowok="t" o:connecttype="custom" o:connectlocs="4,4;3,3;1,1;0,0;0,0;2,1;4,2;4,4;4,4;4,4" o:connectangles="0,0,0,0,0,0,0,0,0,0"/>
                </v:shape>
                <v:shape id="Freeform 761"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" path="m20,42l12,28,2,14,,,12,12r8,13l20,42xe" stroked="f">
                  <v:path arrowok="t" o:connecttype="custom" o:connectlocs="5,10;3,7;1,3;0,0;0,0;3,3;5,6;5,10;5,10;5,10" o:connectangles="0,0,0,0,0,0,0,0,0,0"/>
                </v:shape>
                <v:shape id="Freeform 762"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" path="m25,l15,12,11,25,,29,6,17,13,6,25,xe" stroked="f">
                  <v:path arrowok="t" o:connecttype="custom" o:connectlocs="6,0;4,3;3,7;0,8;0,8;1,5;3,2;6,0;6,0;6,0" o:connectangles="0,0,0,0,0,0,0,0,0,0"/>
                </v:shape>
                <v:shape id="Freeform 763"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" path="m3,22l,18,,8,6,r,5l6,16r,6l5,22r-1,l3,22xe" stroked="f">
                  <v:path arrowok="t" o:connecttype="custom" o:connectlocs="1,6;0,5;0,2;2,0;2,0;2,1;2,4;2,6;2,6;2,6;1,6;1,6;1,6;1,6" o:connectangles="0,0,0,0,0,0,0,0,0,0,0,0,0,0"/>
                </v:shape>
                <v:shape id="Freeform 764"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" path="m15,20r-3,2l8,22r-5,l2,16,1,6,,,4,5r7,10l15,20xe" stroked="f">
                  <v:path arrowok="t" o:connecttype="custom" o:connectlocs="4,5;3,5;2,5;1,5;1,5;1,4;0,1;0,0;0,0;1,1;3,3;4,5;4,5;4,5" o:connectangles="0,0,0,0,0,0,0,0,0,0,0,0,0,0"/>
                </v:shape>
                <v:shape id="Freeform 765"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" path="m,80l3,59,13,36,22,15r4,-4l34,4,40,,34,28,13,52,,80xe" stroked="f">
                  <v:path arrowok="t" o:connecttype="custom" o:connectlocs="0,20;1,15;3,9;6,4;6,4;7,3;9,1;10,0;10,0;9,7;3,13;0,20;0,20;0,20" o:connectangles="0,0,0,0,0,0,0,0,0,0,0,0,0,0"/>
                </v:shape>
                <v:shape id="Freeform 766"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" path="m10,31l,,10,14r,17xe" stroked="f">
                  <v:path arrowok="t" o:connecttype="custom" o:connectlocs="2,8;0,0;2,4;2,8;2,8" o:connectangles="0,0,0,0,0"/>
                </v:shape>
                <v:shape id="Freeform 767"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" path="m25,22l18,16,6,6,,,11,5r6,9l25,22xe" stroked="f">
                  <v:path arrowok="t" o:connecttype="custom" o:connectlocs="6,5;4,4;1,1;0,0;0,0;3,1;4,3;6,5;6,5;6,5" o:connectangles="0,0,0,0,0,0,0,0,0,0"/>
                </v:shape>
              </v:group>
              <v:group id="Group 768"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">
                <v:shape id="Freeform 769"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" path="m13,30l4,24,1,13,,,3,8,9,22r4,8xe" stroked="f">
                  <v:path arrowok="t" o:connecttype="custom" o:connectlocs="3,7;1,6;0,3;0,0;0,0;1,2;2,5;3,7;3,7;3,7" o:connectangles="0,0,0,0,0,0,0,0,0,0"/>
                </v:shape>
                <v:shape id="Freeform 770"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771"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772"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773"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774"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" path="m9,289l2,233,,176,,117,2,58,9,,50,25,83,55r26,35l129,128r13,41l150,211r2,42l150,296,106,278,50,268,9,289xe" stroked="f">
                  <v:path arrowok="t" o:connecttype="custom" o:connectlocs="2,72;1,58;0,44;0,29;1,15;2,0;2,0;13,6;21,14;27,23;32,32;36,42;38,53;38,63;38,74;38,74;27,70;13,67;2,72;2,72" o:connectangles="0,0,0,0,0,0,0,0,0,0,0,0,0,0,0,0,0,0,0,0"/>
                </v:shape>
                <v:shape id="Freeform 775"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776"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777"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778"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779"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780"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781"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782"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783"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784"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785"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786"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787"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788"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789"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" path="m42,201l27,197,12,196,,201,18,150,40,99,67,49,98,,91,54,81,106,65,155,42,201xe" stroked="f">
                  <v:path arrowok="t" o:connecttype="custom" o:connectlocs="11,50;7,49;3,49;0,50;0,50;5,37;10,25;17,12;25,0;25,0;23,13;21,26;17,39;11,50;11,50;11,50" o:connectangles="0,0,0,0,0,0,0,0,0,0,0,0,0,0,0,0"/>
                </v:shape>
                <v:shape id="Freeform 790"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" path="m70,151l40,103,16,55,,,19,51r26,51l70,151xe" stroked="f">
                  <v:path arrowok="t" o:connecttype="custom" o:connectlocs="18,38;10,26;4,14;0,0;0,0;5,13;12,26;18,38;18,38;18,38" o:connectangles="0,0,0,0,0,0,0,0,0,0"/>
                </v:shape>
                <v:shape id="Freeform 791"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" path="m,168l9,126,25,51,34,10r15,2l61,6,74,,54,43,19,124,,168xe" stroked="f">
                  <v:path arrowok="t" o:connecttype="custom" o:connectlocs="0,42;2,32;6,13;8,3;8,3;12,3;15,2;18,0;18,0;13,11;5,31;0,42;0,42;0,42" o:connectangles="0,0,0,0,0,0,0,0,0,0,0,0,0,0"/>
                </v:shape>
                <v:shape id="Freeform 792"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" path="m,112l27,,42,56,,112xe" stroked="f">
                  <v:path arrowok="t" o:connecttype="custom" o:connectlocs="0,28;7,0;11,14;0,28;0,28" o:connectangles="0,0,0,0,0"/>
                </v:shape>
                <v:shape id="Freeform 793"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794"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795"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796"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" path="m2,15l1,11,,5,,,1,4,2,8r2,4l3,13,2,15xe" stroked="f">
                  <v:path arrowok="t" o:connecttype="custom" o:connectlocs="1,3;1,2;0,1;0,0;0,0;1,1;1,2;2,2;2,2;2,3;1,3;1,3;1,3" o:connectangles="0,0,0,0,0,0,0,0,0,0,0,0,0"/>
                </v:shape>
                <v:shape id="Freeform 797"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" path="m22,31r,3l22,37r,2l16,26,9,12,,,13,5r8,11l22,31xe" stroked="f">
                  <v:path arrowok="t" o:connecttype="custom" o:connectlocs="5,8;5,9;5,9;5,10;5,10;4,7;2,3;0,0;0,0;3,1;5,4;5,8;5,8;5,8" o:connectangles="0,0,0,0,0,0,0,0,0,0,0,0,0,0"/>
                </v:shape>
                <v:shape id="Freeform 798"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" path="m8,22l,,8,12r,10xe" stroked="f">
                  <v:path arrowok="t" o:connecttype="custom" o:connectlocs="2,5;0,0;2,3;2,5;2,5" o:connectangles="0,0,0,0,0"/>
                </v:shape>
                <v:shape id="Freeform 799"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" path="m71,56r,4l71,69r,5l43,49,17,26,,,18,23,44,42,71,56xe" stroked="f">
                  <v:path arrowok="t" o:connecttype="custom" o:connectlocs="18,14;18,15;18,17;18,18;18,18;11,12;4,6;0,0;0,0;5,6;11,10;18,14;18,14;18,14" o:connectangles="0,0,0,0,0,0,0,0,0,0,0,0,0,0"/>
                </v:shape>
                <v:shape id="Freeform 800"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" path="m67,72l50,84,27,87,4,84,,60,9,39,21,20r16,4l53,28,67,20r4,-4l77,6,81,r5,22l80,49,67,72xe" stroked="f">
                  <v:path arrowok="t" o:connecttype="custom" o:connectlocs="16,18;12,21;7,22;1,21;1,21;0,15;2,10;5,5;5,5;9,6;13,7;16,5;16,5;17,4;19,2;20,0;20,0;21,6;20,12;16,18;16,18;16,18" o:connectangles="0,0,0,0,0,0,0,0,0,0,0,0,0,0,0,0,0,0,0,0,0,0"/>
                </v:shape>
                <v:shape id="Freeform 801"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" path="m79,l52,24,23,53,,84,11,47,39,14,79,xe" stroked="f">
                  <v:path arrowok="t" o:connecttype="custom" o:connectlocs="20,0;13,6;6,13;0,21;0,21;3,12;10,4;20,0;20,0;20,0" o:connectangles="0,0,0,0,0,0,0,0,0,0"/>
                </v:shape>
                <v:shape id="Freeform 802"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" path="m,66l26,60,44,40,59,17,71,,84,2,98,31,66,45,35,56,,66xe" stroked="f">
                  <v:path arrowok="t" o:connecttype="custom" o:connectlocs="0,16;6,15;11,10;14,4;17,0;21,0;24,8;24,8;16,11;9,14;0,16;0,16" o:connectangles="0,0,0,0,0,0,0,0,0,0,0,0"/>
                </v:shape>
                <v:shape id="Freeform 803"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" path="m8,34l1,25,,11,4,,8,10r,12l8,34xe" stroked="f">
                  <v:path arrowok="t" o:connecttype="custom" o:connectlocs="2,8;0,6;0,3;1,0;1,0;2,2;2,5;2,8;2,8;2,8" o:connectangles="0,0,0,0,0,0,0,0,0,0"/>
                </v:shape>
                <v:shape id="Freeform 804"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805"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806"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807"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" path="m16,149r-6,l5,149,,147,19,117,44,93,36,64,48,42,72,26,90,,83,57,59,110,16,149xe" stroked="f">
                  <v:path arrowok="t" o:connecttype="custom" o:connectlocs="4,38;2,38;1,38;0,37;0,37;5,30;11,24;9,16;9,16;12,11;18,7;22,0;22,0;20,15;14,28;4,38;4,38;4,38" o:connectangles="0,0,0,0,0,0,0,0,0,0,0,0,0,0,0,0,0,0"/>
                </v:shape>
                <v:shape id="Freeform 808"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809"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" path="m15,8l10,18,4,36,,46,38,74r7,l54,68,57,47,54,21,50,1,38,,27,2,15,8xe" stroked="f">
                  <v:path arrowok="t" o:connecttype="custom" o:connectlocs="4,2;3,4;1,9;0,11;0,11;10,18;12,18;14,17;14,17;15,11;14,5;13,0;13,0;10,0;7,0;4,2;4,2" o:connectangles="0,0,0,0,0,0,0,0,0,0,0,0,0,0,0,0,0"/>
                </v:shape>
                <v:shape id="Freeform 810"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" path="m8,15l5,14,2,11,,10,6,4,19,1,30,,23,11,13,15r-5,xe" stroked="f">
                  <v:path arrowok="t" o:connecttype="custom" o:connectlocs="2,4;1,4;1,3;0,3;0,3;2,1;5,0;8,0;8,0;6,3;3,4;2,4;2,4" o:connectangles="0,0,0,0,0,0,0,0,0,0,0,0,0"/>
                </v:shape>
                <v:shape id="Freeform 811"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" path="m24,9l17,8,6,6,,5,10,1,21,r3,9xe" stroked="f">
                  <v:path arrowok="t" o:connecttype="custom" o:connectlocs="6,3;4,3;2,2;0,2;0,2;3,0;5,0;6,3;6,3;6,3" o:connectangles="0,0,0,0,0,0,0,0,0,0"/>
                </v:shape>
                <v:shape id="Freeform 812"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" path="m10,29l,,10,r,29xe" stroked="f">
                  <v:path arrowok="t" o:connecttype="custom" o:connectlocs="2,8;0,0;2,0;2,8;2,8" o:connectangles="0,0,0,0,0"/>
                </v:shape>
                <v:shape id="Freeform 813"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" path="m32,80l23,71,7,53,,44,3,32,10,12,14,,31,28,46,54,32,81r,-1xe" stroked="f">
                  <v:path arrowok="t" o:connecttype="custom" o:connectlocs="8,20;6,18;2,13;0,11;0,11;1,8;2,3;3,0;3,0;7,7;11,13;8,20;8,20;8,20;8,20" o:connectangles="0,0,0,0,0,0,0,0,0,0,0,0,0,0,0"/>
                </v:shape>
                <v:shape id="Freeform 814"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" path="m12,38l9,41,2,46,,48,7,36,11,18,10,r5,11l15,25,12,38xe" stroked="f">
                  <v:path arrowok="t" o:connecttype="custom" o:connectlocs="3,10;2,10;1,12;0,12;0,12;2,9;3,5;3,0;3,0;4,3;4,6;3,10;3,10;3,10" o:connectangles="0,0,0,0,0,0,0,0,0,0,0,0,0,0"/>
                </v:shape>
                <v:shape id="Freeform 815"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" path="m37,l31,12,15,16,,22,10,11,22,2,37,xe" stroked="f">
                  <v:path arrowok="t" o:connecttype="custom" o:connectlocs="9,0;8,3;4,4;0,6;0,6;2,3;5,1;9,0;9,0;9,0" o:connectangles="0,0,0,0,0,0,0,0,0,0"/>
                </v:shape>
                <v:shape id="Freeform 816"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817"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" path="m17,l13,8,7,13,1,20,,10,6,2,17,xe" stroked="f">
                  <v:path arrowok="t" o:connecttype="custom" o:connectlocs="4,0;3,2;2,3;0,5;0,5;0,3;1,1;4,0;4,0;4,0" o:connectangles="0,0,0,0,0,0,0,0,0,0"/>
                </v:shape>
                <v:shape id="Freeform 818"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" path="m78,l61,5,45,15,37,32r3,28l23,79,5,97r-1,l1,97,,97,9,87,19,75,21,60,11,48,13,29,21,14,39,6,59,3,78,xe" stroked="f">
                  <v:path arrowok="t" o:connecttype="custom" o:connectlocs="20,0;16,1;12,4;9,8;9,8;10,15;6,20;1,25;1,25;1,25;0,25;0,25;0,25;2,22;5,19;5,15;5,15;3,12;3,7;5,4;5,4;10,2;15,1;20,0;20,0;20,0" o:connectangles="0,0,0,0,0,0,0,0,0,0,0,0,0,0,0,0,0,0,0,0,0,0,0,0,0,0"/>
                </v:shape>
                <v:shape id="Freeform 819"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" path="m57,l51,13r,17l57,46r9,12l58,68,53,78,32,82,17,92,,90,21,70,43,48,40,19r4,-7l49,3,57,xe" stroked="f">
                  <v:path arrowok="t" o:connecttype="custom" o:connectlocs="14,0;12,3;12,8;14,12;14,12;16,15;14,17;13,20;13,20;8,21;4,23;0,23;0,23;5,18;10,12;10,5;10,5;11,3;12,1;14,0;14,0;14,0" o:connectangles="0,0,0,0,0,0,0,0,0,0,0,0,0,0,0,0,0,0,0,0,0,0"/>
                </v:shape>
                <v:shape id="Freeform 820"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" path="m,74l9,43,25,16,53,,50,27,72,46,93,64,64,72,32,75,,74xe" stroked="f">
                  <v:path arrowok="t" o:connecttype="custom" o:connectlocs="0,19;2,11;6,4;14,0;14,0;13,7;19,12;24,16;24,16;17,18;8,19;0,19;0,19" o:connectangles="0,0,0,0,0,0,0,0,0,0,0,0,0"/>
                </v:shape>
                <v:shape id="Freeform 821"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" path="m78,l55,15,28,37,,51,24,32,49,10,78,xe" stroked="f">
                  <v:path arrowok="t" o:connecttype="custom" o:connectlocs="20,0;14,4;7,9;0,13;0,13;6,8;13,3;20,0;20,0;20,0;20,0" o:connectangles="0,0,0,0,0,0,0,0,0,0,0"/>
                </v:shape>
                <v:shape id="Freeform 822"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823"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" path="m61,l40,32,28,71,,102,,59,29,29,61,xe" stroked="f">
                  <v:path arrowok="t" o:connecttype="custom" o:connectlocs="16,0;10,8;7,18;0,26;0,26;0,15;8,7;16,0;16,0" o:connectangles="0,0,0,0,0,0,0,0,0"/>
                </v:shape>
                <v:shape id="Freeform 824"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" path="m42,77r-13,l15,75,,73,,55,,19,,,11,20,31,57,42,77xe" stroked="f">
                  <v:path arrowok="t" o:connecttype="custom" o:connectlocs="10,19;7,19;4,19;0,18;0,18;0,14;0,5;0,0;0,0;3,5;7,14;10,19;10,19;10,19" o:connectangles="0,0,0,0,0,0,0,0,0,0,0,0,0,0"/>
                </v:shape>
                <v:shape id="Freeform 825"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" path="m64,l48,24,23,43,,63,15,34,32,7,64,xe" stroked="f">
                  <v:path arrowok="t" o:connecttype="custom" o:connectlocs="16,0;12,6;6,11;0,16;0,16;4,9;8,2;16,0;16,0;16,0" o:connectangles="0,0,0,0,0,0,0,0,0,0"/>
                </v:shape>
                <v:shape id="Freeform 826"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827"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" path="m105,6l71,18,33,24,,6,33,,70,2r35,4xe" stroked="f">
                  <v:path arrowok="t" o:connecttype="custom" o:connectlocs="26,2;18,5;8,6;0,2;0,2;8,0;17,1;26,2;26,2;26,2" o:connectangles="0,0,0,0,0,0,0,0,0,0"/>
                </v:shape>
                <v:shape id="Freeform 828"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" path="m3,61l2,45,,16,,,24,13,48,27,71,41,48,46,25,54,3,61xe" stroked="f">
                  <v:path arrowok="t" o:connecttype="custom" o:connectlocs="1,15;1,11;0,4;0,0;0,0;6,3;12,7;18,10;18,10;12,11;6,13;1,15;1,15" o:connectangles="0,0,0,0,0,0,0,0,0,0,0,0,0"/>
                </v:shape>
                <v:shape id="Freeform 829"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830"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" path="m143,39l120,50,94,54,71,61,54,50,18,31,,22,18,16,54,5,71,,96,10r26,12l145,38r-2,1xe" stroked="f">
                  <v:path arrowok="t" o:connecttype="custom" o:connectlocs="36,10;30,12;23,13;18,15;18,15;13,12;4,8;0,5;0,5;4,4;13,1;18,0;18,0;24,2;30,5;36,9;36,9;36,10;36,10" o:connectangles="0,0,0,0,0,0,0,0,0,0,0,0,0,0,0,0,0,0,0"/>
                </v:shape>
                <v:shape id="Freeform 831"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" path="m69,63l46,49,22,36,,22,18,16,51,5,69,,95,12r24,12l143,41r-25,7l93,56,69,63xe" stroked="f">
                  <v:path arrowok="t" o:connecttype="custom" o:connectlocs="17,16;12,12;6,9;0,6;0,6;5,4;13,1;17,0;17,0;24,3;30,6;36,10;36,10;30,12;23,14;17,16;17,16" o:connectangles="0,0,0,0,0,0,0,0,0,0,0,0,0,0,0,0,0"/>
                </v:shape>
                <v:shape id="Freeform 832"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" path="m61,37l43,45,22,51,,54,,40,2,14,3,,18,9,47,28r14,9xe" stroked="f">
                  <v:path arrowok="t" o:connecttype="custom" o:connectlocs="15,10;11,12;5,13;0,14;0,14;0,10;0,4;1,0;1,0;4,2;12,7;15,10;15,10;15,10" o:connectangles="0,0,0,0,0,0,0,0,0,0,0,0,0,0"/>
                </v:shape>
                <v:shape id="Freeform 833"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" path="m71,59l46,47,23,33,,18,21,6,47,,74,1,72,16,71,45r,14xe" stroked="f">
                  <v:path arrowok="t" o:connecttype="custom" o:connectlocs="17,15;11,12;6,8;0,5;0,5;5,2;11,0;18,0;18,0;18,4;17,11;17,15;17,15;17,15" o:connectangles="0,0,0,0,0,0,0,0,0,0,0,0,0,0"/>
                </v:shape>
                <v:shape id="Freeform 834"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835"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836"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837"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838"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839"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840"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" path="m75,47r-2,3l70,54r-2,2l50,48,17,29,,20,22,9,57,,82,8,75,47xe" stroked="f">
                  <v:path arrowok="t" o:connecttype="custom" o:connectlocs="18,12;18,13;17,14;17,14;17,14;12,12;4,7;0,5;0,5;5,2;14,0;20,2;18,12;18,12;18,12" o:connectangles="0,0,0,0,0,0,0,0,0,0,0,0,0,0,0"/>
                </v:shape>
                <v:shape id="Freeform 841"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" path="m57,29l46,40,28,44,9,47,,34,4,17,3,,17,7,42,22r15,7xe" stroked="f">
                  <v:path arrowok="t" o:connecttype="custom" o:connectlocs="14,7;11,10;7,11;2,12;2,12;0,9;1,4;1,0;1,0;4,2;10,6;14,7;14,7;14,7" o:connectangles="0,0,0,0,0,0,0,0,0,0,0,0,0,0"/>
                </v:shape>
                <v:shape id="Freeform 842"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" path="m139,42r-23,9l90,56,61,61,46,52,16,34,,24,18,18,51,7,69,,92,12r31,17l139,42xe" stroked="f">
                  <v:path arrowok="t" o:connecttype="custom" o:connectlocs="35,10;29,13;23,14;15,15;15,15;12,13;4,8;0,6;0,6;5,4;13,2;17,0;17,0;23,3;31,7;35,10;35,10" o:connectangles="0,0,0,0,0,0,0,0,0,0,0,0,0,0,0,0,0"/>
                </v:shape>
                <v:shape id="Freeform 843"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" path="m127,40r-16,5l78,51,61,56,37,44,15,29,,12,48,,93,13r34,27xe" stroked="f">
                  <v:path arrowok="t" o:connecttype="custom" o:connectlocs="32,10;28,11;20,13;15,14;15,14;9,11;4,7;0,3;0,3;12,0;23,3;32,10;32,10;32,10" o:connectangles="0,0,0,0,0,0,0,0,0,0,0,0,0,0"/>
                </v:shape>
                <v:shape id="Freeform 844"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845"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846"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847"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" path="m81,l57,28,30,53,,71,24,41,54,16,81,xe" stroked="f">
                  <v:path arrowok="t" o:connecttype="custom" o:connectlocs="21,0;15,7;8,13;0,18;0,18;6,10;14,4;21,0;21,0;21,0" o:connectangles="0,0,0,0,0,0,0,0,0,0"/>
                </v:shape>
                <v:shape id="Freeform 848"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849"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850"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" path="m8,3l20,31,34,59r4,32l25,77,17,54,8,31,6,24,2,8,,,2,1,6,2,8,3xe" stroked="f">
                  <v:path arrowok="t" o:connecttype="custom" o:connectlocs="2,1;5,8;8,15;9,23;9,23;6,19;4,14;2,8;2,8;1,6;0,2;0,0;0,0;0,0;1,1;2,1;2,1;2,1" o:connectangles="0,0,0,0,0,0,0,0,0,0,0,0,0,0,0,0,0,0"/>
                </v:shape>
                <v:shape id="Freeform 851"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" path="m20,85r-6,l4,84,,83,,61,1,22,2,,13,29,23,57,20,85xe" stroked="f">
                  <v:path arrowok="t" o:connecttype="custom" o:connectlocs="5,22;4,22;1,22;0,21;0,21;0,16;0,6;1,0;1,0;3,8;6,15;5,22;5,22;5,22" o:connectangles="0,0,0,0,0,0,0,0,0,0,0,0,0,0"/>
                </v:shape>
                <v:shape id="Freeform 852"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" path="m10,60l,43,6,22,12,r,16l11,44,10,60xe" stroked="f">
                  <v:path arrowok="t" o:connecttype="custom" o:connectlocs="3,15;0,11;2,6;3,0;3,0;3,4;3,11;3,15;3,15;3,15" o:connectangles="0,0,0,0,0,0,0,0,0,0"/>
                </v:shape>
                <v:shape id="Freeform 853"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" path="m41,34l22,38,8,30,,15,,10,,4,,,15,10,30,20,41,34xe" stroked="f">
                  <v:path arrowok="t" o:connecttype="custom" o:connectlocs="11,9;6,10;2,8;0,4;0,4;0,3;0,1;0,0;0,0;4,3;8,5;11,9;11,9;11,9" o:connectangles="0,0,0,0,0,0,0,0,0,0,0,0,0,0"/>
                </v:shape>
                <v:shape id="Freeform 854"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" path="m119,32l98,41,77,49,55,54,45,32,22,25,,20,12,10,32,5,51,,77,6,98,20r21,12xe" stroked="f">
                  <v:path arrowok="t" o:connecttype="custom" o:connectlocs="29,8;24,11;19,13;13,14;13,14;11,8;5,6;0,5;0,5;3,3;8,1;12,0;12,0;19,2;24,5;29,8;29,8;29,8" o:connectangles="0,0,0,0,0,0,0,0,0,0,0,0,0,0,0,0,0,0"/>
                </v:shape>
                <v:shape id="Freeform 855"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" path="m61,14l39,24,17,30,,14,2,3r12,l29,,40,1,51,6r10,8xe" stroked="f">
                  <v:path arrowok="t" o:connecttype="custom" o:connectlocs="16,3;10,6;4,7;0,3;0,3;1,1;4,1;8,0;8,0;10,0;13,1;16,3;16,3;16,3" o:connectangles="0,0,0,0,0,0,0,0,0,0,0,0,0,0"/>
                </v:shape>
                <v:shape id="Freeform 856"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" path="m30,34r-9,9l11,37,2,32r,-9l1,8,,,13,8r9,12l30,34xe" stroked="f">
                  <v:path arrowok="t" o:connecttype="custom" o:connectlocs="7,9;5,11;3,9;0,8;0,8;0,6;0,2;0,0;0,0;3,2;5,5;7,9;7,9;7,9" o:connectangles="0,0,0,0,0,0,0,0,0,0,0,0,0,0"/>
                </v:shape>
                <v:shape id="Freeform 857"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858"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859"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" path="m15,r,8l10,10,3,12,,8,7,r8,xe" stroked="f">
                  <v:path arrowok="t" o:connecttype="custom" o:connectlocs="4,0;4,2;3,3;1,3;1,3;0,2;2,0;4,0;4,0;4,0" o:connectangles="0,0,0,0,0,0,0,0,0,0"/>
                </v:shape>
                <v:shape id="Freeform 860"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" path="m,30l4,20,20,10,37,r2,1l41,2r1,1l31,10,11,22,,30xe" stroked="f">
                  <v:path arrowok="t" o:connecttype="custom" o:connectlocs="0,7;1,5;5,2;9,0;9,0;9,0;10,0;10,1;10,1;7,2;3,5;0,7;0,7;0,7" o:connectangles="0,0,0,0,0,0,0,0,0,0,0,0,0,0"/>
                </v:shape>
                <v:shape id="Freeform 861"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" path="m31,l58,133r-1,69l57,281,25,405,,277,,135,31,xe" stroked="f">
                  <v:path arrowok="t" o:connecttype="custom" o:connectlocs="8,0;15,33;15,50;15,70;6,101;0,69;0,34;8,0;8,0" o:connectangles="0,0,0,0,0,0,0,0,0"/>
                </v:shape>
                <v:shape id="Freeform 862"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" path="m,15l18,,455,1r16,14l455,30,18,29,,15xe" stroked="f">
                  <v:path arrowok="t" o:connecttype="custom" o:connectlocs="0,4;5,0;114,0;118,4;114,7;5,7;0,4;0,4" o:connectangles="0,0,0,0,0,0,0,0"/>
                </v:shape>
                <v:shape id="Freeform 863"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" path="m,16l19,,455,1r17,15l455,30,19,29,,16xe" stroked="f">
                  <v:path arrowok="t" o:connecttype="custom" o:connectlocs="0,4;5,0;114,0;118,4;114,7;5,7;0,4;0,4" o:connectangles="0,0,0,0,0,0,0,0"/>
                </v:shape>
                <v:shape id="Freeform 864"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865"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866"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867"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" path="m31,l57,133r,69l57,281,25,405,,276,,135,31,xe" stroked="f">
                  <v:path arrowok="t" o:connecttype="custom" o:connectlocs="8,0;15,33;15,51;15,71;7,102;0,70;0,34;8,0;8,0" o:connectangles="0,0,0,0,0,0,0,0,0"/>
                </v:shape>
                <v:shape id="Freeform 868"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" path="m32,l62,130r-1,68l61,276,27,398,,273,,133,32,xe" stroked="f">
                  <v:path arrowok="t" o:connecttype="custom" o:connectlocs="8,0;15,33;15,50;15,69;7,100;0,69;0,33;8,0;8,0" o:connectangles="0,0,0,0,0,0,0,0,0"/>
                </v:shape>
                <v:shape id="Freeform 869"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" path="m29,l56,131r,68l56,276,25,398,,272,,133,29,xe" stroked="f">
                  <v:path arrowok="t" o:connecttype="custom" o:connectlocs="7,0;14,33;14,50;14,69;6,99;0,68;0,33;7,0;7,0" o:connectangles="0,0,0,0,0,0,0,0,0"/>
                </v:shape>
                <v:shape id="Freeform 870"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" path="m320,r5,35l,35,,,320,xe" stroked="f">
                  <v:path arrowok="t" o:connecttype="custom" o:connectlocs="80,0;81,9;0,9;0,0;80,0;80,0" o:connectangles="0,0,0,0,0,0"/>
                </v:shape>
                <v:shape id="Freeform 871"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" path="m18,l,35r413,l413,,18,xe" stroked="f">
                  <v:path arrowok="t" o:connecttype="custom" o:connectlocs="4,0;0,9;103,9;103,0;4,0;4,0" o:connectangles="0,0,0,0,0,0"/>
                </v:shape>
                <v:shape id="Freeform 872"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" path="m14,114l17,92,28,70,41,49,26,32,9,19,,,15,9,44,26,59,36,47,56,25,93,14,114xe" stroked="f">
                  <v:path arrowok="t" o:connecttype="custom" o:connectlocs="4,28;4,23;7,17;10,12;10,12;7,8;2,5;0,0;0,0;4,2;11,6;15,9;15,9;12,14;6,23;4,28;4,28;4,28" o:connectangles="0,0,0,0,0,0,0,0,0,0,0,0,0,0,0,0,0,0"/>
                </v:shape>
                <v:shape id="Freeform 873"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" path="m115,12l87,18,57,27,32,42r,-22l14,11,,,35,15r41,l115,12xe" stroked="f">
                  <v:path arrowok="t" o:connecttype="custom" o:connectlocs="29,3;22,5;14,7;8,11;8,11;8,5;4,3;0,0;0,0;9,4;19,4;29,3;29,3;29,3" o:connectangles="0,0,0,0,0,0,0,0,0,0,0,0,0,0"/>
                </v:shape>
                <v:shape id="Freeform 874"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" path="m24,15r-1,6l23,28r-5,3l6,26,,16,3,3,13,,23,5r1,10xe" stroked="f">
                  <v:path arrowok="t" o:connecttype="custom" o:connectlocs="6,4;6,5;6,7;5,8;5,8;2,7;0,4;1,1;1,1;3,0;6,1;6,4;6,4;6,4" o:connectangles="0,0,0,0,0,0,0,0,0,0,0,0,0,0"/>
                </v:shape>
                <v:shape id="Freeform 875"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" path="m49,233r-3,l40,233r-3,l22,185,7,138,,91,7,45,37,r4,59l46,117r3,57l49,233xe" stroked="f">
                  <v:path arrowok="t" o:connecttype="custom" o:connectlocs="12,59;11,59;10,59;9,59;9,59;5,47;2,35;0,23;2,11;9,0;9,0;10,15;11,30;12,44;12,59;12,59;12,59" o:connectangles="0,0,0,0,0,0,0,0,0,0,0,0,0,0,0,0,0"/>
                </v:shape>
                <v:shape id="Freeform 876"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877"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878"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879"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880"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" path="m,80r4,l11,80r3,l14,60r,-37l14,3r,-1l12,,7,,2,,,2,,3,,23,,60,,80xe" stroked="f">
                  <v:path arrowok="t" o:connecttype="custom" o:connectlocs="0,20;1,20;3,20;4,20;4,20;4,15;4,6;4,1;4,1;4,1;3,0;2,0;2,0;1,0;0,1;0,1;0,1;0,6;0,15;0,20;0,20;0,20" o:connectangles="0,0,0,0,0,0,0,0,0,0,0,0,0,0,0,0,0,0,0,0,0,0"/>
                </v:shape>
                <v:shape id="Freeform 881"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" path="m,80r3,l10,80r4,l14,60r,-37l14,3,13,2,12,,6,,2,,,2,,3,,23,,60,,80xe" stroked="f">
                  <v:path arrowok="t" o:connecttype="custom" o:connectlocs="0,20;1,20;3,20;4,20;4,20;4,15;4,6;4,1;4,1;4,1;3,0;2,0;2,0;1,0;0,1;0,1;0,1;0,6;0,15;0,20;0,20;0,20" o:connectangles="0,0,0,0,0,0,0,0,0,0,0,0,0,0,0,0,0,0,0,0,0,0"/>
                </v:shape>
                <v:shape id="Freeform 882"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" path="m,80r7,l19,80r7,l26,60r,-37l26,3,25,2,21,,13,,4,,,2,,3,,23,,60,,80xe" stroked="f">
                  <v:path arrowok="t" o:connecttype="custom" o:connectlocs="0,20;2,20;4,20;6,20;6,20;6,15;6,6;6,1;6,1;6,1;5,0;3,0;3,0;1,0;0,1;0,1;0,1;0,6;0,15;0,20;0,20;0,20" o:connectangles="0,0,0,0,0,0,0,0,0,0,0,0,0,0,0,0,0,0,0,0,0,0"/>
                </v:shape>
                <v:shape id="Freeform 883"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" path="m,81r4,l11,81r3,l14,61r,-37l14,4r,-1l12,1,8,,2,1,1,3,,4,,24,,61,,81xe" stroked="f">
                  <v:path arrowok="t" o:connecttype="custom" o:connectlocs="0,20;1,20;3,20;4,20;4,20;4,15;4,6;4,1;4,1;4,1;3,0;2,0;2,0;1,0;0,1;0,1;0,1;0,6;0,15;0,20;0,20;0,20" o:connectangles="0,0,0,0,0,0,0,0,0,0,0,0,0,0,0,0,0,0,0,0,0,0"/>
                </v:shape>
                <v:shape id="Freeform 884"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" path="m,82r3,l11,82r3,l14,61r,-36l14,4r,-1l12,2,7,,2,2,,3,,4,,25,,61,,82xe" stroked="f">
                  <v:path arrowok="t" o:connecttype="custom" o:connectlocs="0,20;1,20;3,20;4,20;4,20;4,15;4,6;4,1;4,1;4,1;3,0;2,0;2,0;1,0;0,1;0,1;0,1;0,6;0,15;0,20;0,20;0,20" o:connectangles="0,0,0,0,0,0,0,0,0,0,0,0,0,0,0,0,0,0,0,0,0,0"/>
                </v:shape>
                <v:shape id="Freeform 885"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886"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" path="m,92r5,l15,92r6,l21,69r,-42l21,4,20,3,18,1,10,,3,1,,3,,4,,27,,69,,92xe" stroked="f">
                  <v:path arrowok="t" o:connecttype="custom" o:connectlocs="0,23;1,23;4,23;5,23;5,23;5,17;5,7;5,1;5,1;5,1;4,0;2,0;2,0;1,0;0,1;0,1;0,1;0,7;0,17;0,23;0,23;0,23" o:connectangles="0,0,0,0,0,0,0,0,0,0,0,0,0,0,0,0,0,0,0,0,0,0"/>
                </v:shape>
                <v:shape id="Freeform 887"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888"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889"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890"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891"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892"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893"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894"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895"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896"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897"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898"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899"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900"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901"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902"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903"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904"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905"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" path="m8,4l14,3r7,1l26,r,20l26,55r,20l20,60,6,30,,15,2,11,5,6,8,4xe" stroked="f">
                  <v:path arrowok="t" o:connecttype="custom" o:connectlocs="2,1;4,1;6,1;7,0;7,0;7,5;7,14;7,19;7,19;5,15;2,8;0,4;0,4;1,3;1,2;2,1;2,1" o:connectangles="0,0,0,0,0,0,0,0,0,0,0,0,0,0,0,0,0"/>
                </v:shape>
                <v:shape id="Freeform 906"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" path="m2,161l,112,1,55,3,1,21,,33,12,43,26,32,72,16,116,2,161xe" stroked="f">
                  <v:path arrowok="t" o:connecttype="custom" o:connectlocs="1,40;0,28;0,14;1,0;1,0;5,0;8,3;11,6;11,6;8,18;4,29;1,40;1,40" o:connectangles="0,0,0,0,0,0,0,0,0,0,0,0,0"/>
                </v:shape>
                <v:shape id="Freeform 907"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" path="m3,78l1,60,,23,,4,10,,21,5r7,9l21,31,9,62,3,78xe" stroked="f">
                  <v:path arrowok="t" o:connecttype="custom" o:connectlocs="1,20;0,15;0,6;0,1;0,1;3,0;5,1;7,4;7,4;5,8;2,16;1,20;1,20" o:connectangles="0,0,0,0,0,0,0,0,0,0,0,0,0"/>
                </v:shape>
                <v:shape id="Freeform 908"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" path="m9,40l5,27,,14,1,,4,,7,,8,,9,13r,14l9,40xe" stroked="f">
                  <v:path arrowok="t" o:connecttype="custom" o:connectlocs="2,10;1,7;0,4;0,0;0,0;1,0;2,0;2,0;2,0;2,3;2,7;2,10;2,10" o:connectangles="0,0,0,0,0,0,0,0,0,0,0,0,0"/>
                </v:shape>
                <v:shape id="Freeform 909"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910"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" path="m,81l,56,,27,1,,9,r6,7l20,13,15,36,7,58,,81xe" stroked="f">
                  <v:path arrowok="t" o:connecttype="custom" o:connectlocs="0,20;0,14;0,7;0,0;0,0;3,0;5,2;6,3;6,3;5,9;2,14;0,20;0,20" o:connectangles="0,0,0,0,0,0,0,0,0,0,0,0,0"/>
                </v:shape>
                <v:shape id="Freeform 911"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" path="m2,79l1,59,,23,,4,10,,21,6r7,8l21,31,9,61,2,79xe" stroked="f">
                  <v:path arrowok="t" o:connecttype="custom" o:connectlocs="0,20;0,15;0,6;0,1;0,1;2,0;5,2;6,4;6,4;5,8;2,15;0,20;0,20" o:connectangles="0,0,0,0,0,0,0,0,0,0,0,0,0"/>
                </v:shape>
                <v:shape id="Freeform 912"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" path="m17,83l8,56,,29,3,,6,r7,l16,r1,28l17,55r,28xe" stroked="f">
                  <v:path arrowok="t" o:connecttype="custom" o:connectlocs="4,21;2,14;0,7;1,0;1,0;1,0;3,0;4,0;4,0;4,7;4,14;4,21;4,21" o:connectangles="0,0,0,0,0,0,0,0,0,0,0,0,0"/>
                </v:shape>
                <v:shape id="Freeform 913"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" path="m9,l,556,38,527,9,xe" stroked="f">
                  <v:path arrowok="t" o:connecttype="custom" o:connectlocs="2,0;0,139;10,132;2,0;2,0" o:connectangles="0,0,0,0,0"/>
                </v:shape>
                <v:shape id="Freeform 914"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" path="m13,l32,560,,546,13,xe" stroked="f">
                  <v:path arrowok="t" o:connecttype="custom" o:connectlocs="3,0;8,140;0,137;3,0;3,0" o:connectangles="0,0,0,0,0"/>
                </v:shape>
                <v:shape id="Freeform 915"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916"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917"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918"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919"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920"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" path="m,160r3,11l11,191r3,11l14,152r,-93l14,10r,-3l12,2,8,,2,2,,7r,3l,49r,73l,160xe" stroked="f">
                  <v:path arrowok="t" o:connecttype="custom" o:connectlocs="0,40;1,43;2,48;3,51;3,51;3,38;3,15;3,3;3,3;3,2;3,1;2,0;2,0;0,1;0,2;0,3;0,3;0,12;0,31;0,40;0,40;0,40" o:connectangles="0,0,0,0,0,0,0,0,0,0,0,0,0,0,0,0,0,0,0,0,0,0"/>
                </v:shape>
                <v:shape id="Freeform 921"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" path="m,87r3,7l10,105r3,5l13,83r,-51l13,6r,-2l11,2,7,,2,2,,4,,6,,27,,66,,87xe" stroked="f">
                  <v:path arrowok="t" o:connecttype="custom" o:connectlocs="0,21;1,23;2,26;3,27;3,27;3,20;3,8;3,1;3,1;3,1;3,0;2,0;2,0;0,0;0,1;0,1;0,1;0,7;0,16;0,21;0,21;0,21" o:connectangles="0,0,0,0,0,0,0,0,0,0,0,0,0,0,0,0,0,0,0,0,0,0"/>
                </v:shape>
                <v:shape id="Freeform 922"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923"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" path="m16,147r,-36l16,44,16,8r,-3l14,2,8,,3,2,1,5,,8,,51r,83l,178,5,168r7,-12l16,147xe" stroked="f">
                  <v:path arrowok="t" o:connecttype="custom" o:connectlocs="4,37;4,28;4,11;4,2;4,2;4,1;4,1;2,0;2,0;1,1;0,1;0,2;0,2;0,13;0,34;0,45;0,45;1,42;3,39;4,37;4,37" o:connectangles="0,0,0,0,0,0,0,0,0,0,0,0,0,0,0,0,0,0,0,0,0"/>
                </v:shape>
                <v:shape id="Freeform 924"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925"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926"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927"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928"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929"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" path="m15,156l7,98,,38,2,,12,5r4,47l16,113r-1,43xe" stroked="f">
                  <v:path arrowok="t" o:connecttype="custom" o:connectlocs="4,39;2,25;0,10;1,0;1,0;3,1;4,13;4,28;4,39;4,39;4,39" o:connectangles="0,0,0,0,0,0,0,0,0,0,0"/>
                </v:shape>
                <v:shape id="Freeform 930"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" path="m,146l,113,,50,,17,10,2,22,,33,12,22,56,9,101,,146xe" stroked="f">
                  <v:path arrowok="t" o:connecttype="custom" o:connectlocs="0,36;0,28;0,12;0,4;0,4;2,0;5,0;8,3;8,3;5,14;2,25;0,36;0,36" o:connectangles="0,0,0,0,0,0,0,0,0,0,0,0,0"/>
                </v:shape>
                <v:shape id="Freeform 931"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" path="m,4l54,133,109,,,4xe" stroked="f">
                  <v:path arrowok="t" o:connecttype="custom" o:connectlocs="0,1;13,33;27,0;0,1;0,1" o:connectangles="0,0,0,0,0"/>
                </v:shape>
                <v:shape id="Freeform 932"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" path="m,4l53,134,108,,,4xe" stroked="f">
                  <v:path arrowok="t" o:connecttype="custom" o:connectlocs="0,1;13,34;27,0;0,1;0,1" o:connectangles="0,0,0,0,0"/>
                </v:shape>
                <v:shape id="Freeform 933"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" path="m,4l53,134,108,,,4xe" stroked="f">
                  <v:path arrowok="t" o:connecttype="custom" o:connectlocs="0,1;13,34;27,0;0,1;0,1" o:connectangles="0,0,0,0,0"/>
                </v:shape>
                <v:shape id="Freeform 934"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" path="m11,l,431r29,l11,xe" stroked="f">
                  <v:path arrowok="t" o:connecttype="custom" o:connectlocs="3,0;0,108;8,108;3,0;3,0" o:connectangles="0,0,0,0,0"/>
                </v:shape>
                <v:shape id="Freeform 935"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" path="m14,l,421r8,10l14,674r8,l22,427r16,-2l14,xe" stroked="f">
                  <v:path arrowok="t" o:connecttype="custom" o:connectlocs="3,0;0,105;2,107;3,168;5,168;5,106;9,106;3,0;3,0" o:connectangles="0,0,0,0,0,0,0,0,0"/>
                </v:shape>
                <v:shape id="Freeform 936"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" path="m11,824l,824,,,11,r,824xe" stroked="f">
                  <v:path arrowok="t" o:connecttype="custom" o:connectlocs="3,206;0,206;0,0;3,0;3,206;3,206" o:connectangles="0,0,0,0,0,0"/>
                </v:shape>
                <v:shape id="Freeform 937"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" path="m10,822l,822,,,10,r,822xe" stroked="f">
                  <v:path arrowok="t" o:connecttype="custom" o:connectlocs="2,206;0,206;0,0;2,0;2,206;2,206" o:connectangles="0,0,0,0,0,0"/>
                </v:shape>
                <v:shape id="Freeform 938"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939"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" path="m15,184l,159,2,108,11,48,15,r1,54l15,123r,61xe" stroked="f">
                  <v:path arrowok="t" o:connecttype="custom" o:connectlocs="5,46;0,40;1,27;3,12;5,0;5,0;5,14;5,31;5,46;5,46;5,46" o:connectangles="0,0,0,0,0,0,0,0,0,0,0"/>
                </v:shape>
                <v:shape id="Freeform 940"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" path="m,136l29,118,26,83,9,41,2,,,42,,88r,48xe" stroked="f">
                  <v:path arrowok="t" o:connecttype="custom" o:connectlocs="0,34;8,30;7,21;2,10;1,0;1,0;0,11;0,22;0,34;0,34;0,34" o:connectangles="0,0,0,0,0,0,0,0,0,0,0"/>
                </v:shape>
                <v:shape id="Freeform 941"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" path="m2,162r,-36l1,59,,23,6,16,17,5,24,r2,51l27,111,2,162xe" stroked="f">
                  <v:path arrowok="t" o:connecttype="custom" o:connectlocs="1,41;1,32;0,15;0,6;0,6;2,4;4,1;6,0;6,0;7,13;7,28;1,41;1,41;1,41" o:connectangles="0,0,0,0,0,0,0,0,0,0,0,0,0,0"/>
                </v:shape>
                <v:shape id="Freeform 942"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" path="m19,52l9,40,,26,,9,5,7,12,3,16,r3,16l19,35r,17xe" stroked="f">
                  <v:path arrowok="t" o:connecttype="custom" o:connectlocs="4,13;2,10;0,7;0,2;0,2;1,2;3,1;3,0;3,0;4,4;4,9;4,13;4,13;4,13" o:connectangles="0,0,0,0,0,0,0,0,0,0,0,0,0,0"/>
                </v:shape>
                <v:shape id="Freeform 943"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" path="m25,111l,78,,40,,,6,3,18,6r7,1l25,34r,51l25,111xe" stroked="f">
                  <v:path arrowok="t" o:connecttype="custom" o:connectlocs="6,28;0,20;0,10;0,0;0,0;1,1;4,2;6,2;6,2;6,9;6,21;6,28;6,28;6,28" o:connectangles="0,0,0,0,0,0,0,0,0,0,0,0,0,0"/>
                </v:shape>
                <v:shape id="Freeform 944"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" path="m35,l29,57r1,61l28,178,14,230,11,194,7,115,3,36,,,9,,26,r9,xe" stroked="f">
                  <v:path arrowok="t" o:connecttype="custom" o:connectlocs="8,0;7,14;7,30;6,45;3,58;3,58;3,49;2,29;1,9;0,0;0,0;2,0;6,0;8,0;8,0;8,0" o:connectangles="0,0,0,0,0,0,0,0,0,0,0,0,0,0,0,0"/>
                </v:shape>
                <v:shape id="Freeform 945"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946"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947"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" path="m15,29r-4,1l6,30,,32,,20,7,10,14,r1,9l15,19r,10xe" stroked="f">
                  <v:path arrowok="t" o:connecttype="custom" o:connectlocs="4,7;3,8;2,8;0,8;0,8;0,5;2,3;4,0;4,0;4,2;4,5;4,7;4,7;4,7" o:connectangles="0,0,0,0,0,0,0,0,0,0,0,0,0,0"/>
                </v:shape>
                <v:shape id="Freeform 948"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" path="m26,28l20,27,9,25r-6,l,16,,8,3,,14,5r6,10l26,28xe" stroked="f">
                  <v:path arrowok="t" o:connecttype="custom" o:connectlocs="6,8;5,8;2,7;1,7;1,7;0,5;0,2;1,0;1,0;3,1;5,4;6,8;6,8;6,8" o:connectangles="0,0,0,0,0,0,0,0,0,0,0,0,0,0"/>
                </v:shape>
                <v:shape id="Freeform 949"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" path="m,40l6,23,16,10,29,,22,16,16,31,,40xe" stroked="f">
                  <v:path arrowok="t" o:connecttype="custom" o:connectlocs="0,10;1,6;4,3;7,0;7,0;5,4;4,8;0,10;0,10;0,10" o:connectangles="0,0,0,0,0,0,0,0,0,0"/>
                </v:shape>
                <v:shape id="Freeform 950"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" path="m34,49l26,45,13,37,6,33,4,24,1,9,,,13,14,26,30r8,19xe" stroked="f">
                  <v:path arrowok="t" o:connecttype="custom" o:connectlocs="9,13;7,12;3,10;2,9;2,9;1,6;0,2;0,0;0,0;3,4;7,8;9,13;9,13;9,13" o:connectangles="0,0,0,0,0,0,0,0,0,0,0,0,0,0"/>
                </v:shape>
                <v:shape id="Freeform 951"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" path="m57,89l42,114,15,159,,183,13,142,33,88,62,36,93,,79,27,65,57,57,89xe" stroked="f">
                  <v:path arrowok="t" o:connecttype="custom" o:connectlocs="14,22;10,29;4,40;0,46;0,46;3,36;8,22;15,9;23,0;23,0;20,7;16,14;14,22;14,22;14,22" o:connectangles="0,0,0,0,0,0,0,0,0,0,0,0,0,0,0"/>
                </v:shape>
                <v:shape id="Freeform 952"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953"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" path="m45,92l38,79,23,56,16,43,13,28,7,13,,,23,27,38,60r7,32xe" stroked="f">
                  <v:path arrowok="t" o:connecttype="custom" o:connectlocs="11,23;9,20;6,14;4,11;4,11;3,7;2,3;0,0;0,0;6,7;9,15;11,23;11,23;11,23" o:connectangles="0,0,0,0,0,0,0,0,0,0,0,0,0,0"/>
                </v:shape>
                <v:shape id="Freeform 954"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955"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956"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" path="m19,155r-6,3l6,158r-6,l,117,,41,,,5,3r9,6l19,13r,37l19,118r,37xe" stroked="f">
                  <v:path arrowok="t" o:connecttype="custom" o:connectlocs="5,38;3,39;2,39;0,39;0,39;0,29;0,10;0,0;0,0;1,1;4,2;5,3;5,3;5,12;5,29;5,38;5,38;5,38" o:connectangles="0,0,0,0,0,0,0,0,0,0,0,0,0,0,0,0,0,0"/>
                </v:shape>
                <v:shape id="Freeform 957"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" path="m3,l21,9r1,158l,167,3,xe" stroked="f">
                  <v:path arrowok="t" o:connecttype="custom" o:connectlocs="1,0;6,2;6,42;0,42;1,0;1,0" o:connectangles="0,0,0,0,0,0"/>
                </v:shape>
                <v:shape id="Freeform 958"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" path="m,13l20,r,151l,138,,13xe" stroked="f">
                  <v:path arrowok="t" o:connecttype="custom" o:connectlocs="0,3;5,0;5,38;0,35;0,3;0,3" o:connectangles="0,0,0,0,0,0"/>
                </v:shape>
                <v:shape id="Freeform 959"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960"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" path="m17,71l,,,352r19,l17,71xe" stroked="f">
                  <v:path arrowok="t" o:connecttype="custom" o:connectlocs="4,18;0,0;0,88;5,88;4,18;4,18" o:connectangles="0,0,0,0,0,0"/>
                </v:shape>
                <v:shape id="Freeform 961"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" path="m,11l18,r1,94l,74,,11xe" stroked="f">
                  <v:path arrowok="t" o:connecttype="custom" o:connectlocs="0,3;5,0;5,23;0,18;0,3;0,3" o:connectangles="0,0,0,0,0,0"/>
                </v:shape>
                <v:shape id="Freeform 962"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" path="m19,12l2,,,109,19,87r,-75xe" stroked="f">
                  <v:path arrowok="t" o:connecttype="custom" o:connectlocs="4,3;0,0;0,27;4,22;4,3;4,3" o:connectangles="0,0,0,0,0,0"/>
                </v:shape>
                <v:shape id="Freeform 963"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" path="m,413l108,,212,245e" filled="f" strokecolor="white" strokeweight=".3pt">
                  <v:path arrowok="t" o:connecttype="custom" o:connectlocs="0,103;27,0;53,61" o:connectangles="0,0,0"/>
                </v:shape>
                <v:shape id="Freeform 964"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" path="m,219l94,r91,167e" filled="f" strokecolor="white" strokeweight=".3pt">
                  <v:path arrowok="t" o:connecttype="custom" o:connectlocs="0,54;23,0;46,41" o:connectangles="0,0,0"/>
                </v:shape>
                <v:shape id="Freeform 965"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" path="m,207l83,r98,246e" filled="f" strokecolor="white" strokeweight=".3pt">
                  <v:path arrowok="t" o:connecttype="custom" o:connectlocs="0,51;21,0;45,61" o:connectangles="0,0,0"/>
                </v:shape>
                <v:shape id="Freeform 966"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" path="m,209l59,,200,405e" filled="f" strokecolor="white" strokeweight=".3pt">
                  <v:path arrowok="t" o:connecttype="custom" o:connectlocs="0,52;15,0;50,101" o:connectangles="0,0,0"/>
                </v:shape>
                <v:shape id="Freeform 967"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" path="m,474l111,r99,268e" filled="f" strokecolor="white" strokeweight=".3pt">
                  <v:path arrowok="t" o:connecttype="custom" o:connectlocs="0,118;28,0;53,67" o:connectangles="0,0,0"/>
                </v:shape>
                <v:shape id="Freeform 968"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" path="m,299l105,r90,251e" filled="f" strokecolor="white" strokeweight=".3pt">
                  <v:path arrowok="t" o:connecttype="custom" o:connectlocs="0,75;26,0;49,63" o:connectangles="0,0,0"/>
                </v:shape>
              </v:group>
              <v:shape id="Freeform 969"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" path="m,244l108,,208,293e" filled="f" strokecolor="white" strokeweight=".3pt">
                <v:path arrowok="t" o:connecttype="custom" o:connectlocs="0,38603;17145,0;33020,46355" o:connectangles="0,0,0"/>
              </v:shape>
              <v:shape id="Freeform 970"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" path="m,256l100,,223,393e" filled="f" strokecolor="white" strokeweight=".3pt">
                <v:path arrowok="t" o:connecttype="custom" o:connectlocs="0,40537;15946,0;35560,62230" o:connectangles="0,0,0"/>
              </v:shape>
              <v:shape id="Freeform 971"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972"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" path="m,15l19,,455,1r17,14l455,28,19,28,,15xe" stroked="f">
                <v:path arrowok="t" o:connecttype="custom" o:connectlocs="0,2381;3016,0;72231,159;74930,2381;72231,4445;3016,4445;0,2381;0,2381" o:connectangles="0,0,0,0,0,0,0,0"/>
              </v:shape>
              <v:shape id="Freeform 973"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" path="m,16l18,,455,1r16,15l455,30,18,29,,16xe" stroked="f">
                <v:path arrowok="t" o:connecttype="custom" o:connectlocs="0,2709;2864,0;72385,169;74930,2709;72385,5080;2864,4911;0,2709;0,2709" o:connectangles="0,0,0,0,0,0,0,0"/>
              </v:shape>
              <v:shape id="Freeform 974"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975"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976"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977"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978"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979"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980"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981"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982"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983"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984"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985"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986"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987"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988"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989"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990"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991"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992"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993"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994"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995"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996"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997"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998"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999"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1000"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1001"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1002"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1003"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1004"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1005"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1006"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1007"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1008"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1009"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" path="m40,l31,11,19,21,12,35r-3,l3,35,,35,5,16,19,4,40,e" filled="f" strokeweight=".2pt">
                <v:path arrowok="t" o:connecttype="custom" o:connectlocs="6350,0;4921,1796;3016,3429;1905,5715;1905,5715;1429,5715;476,5715;0,5715;0,5715;794,2613;3016,653;6350,0;6350,0;6350,0" o:connectangles="0,0,0,0,0,0,0,0,0,0,0,0,0,0"/>
              </v:shape>
              <v:shape id="Freeform 1010"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1011"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1012"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1013"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1014"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1015"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1016"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1017"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1018"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1019"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1020"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1021"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1022"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1023"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1024"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1025"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1026"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1027"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1028"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1029"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1030"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1031"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1032"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1033"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1034"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1035"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1036"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1037"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1038"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1039"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1040"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1041"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1042"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1043"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1044"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1045"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1046"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1047"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1048"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1049"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1050"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1051"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1052"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1053"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1054"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1055"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1056"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1057"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1058"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1059"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1060"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1061"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1062"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" path="m,l31,24,72,36r37,15l134,84e" filled="f" strokecolor="white" strokeweight=".35pt">
                <v:path arrowok="t" o:connecttype="custom" o:connectlocs="0,0;4848,3810;11259,5715;17045,8096;20955,13335" o:connectangles="0,0,0,0,0"/>
              </v:shape>
              <v:shape id="Freeform 1063"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1064"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" path="m14,l5,28,1,60,,82e" filled="f" strokecolor="white" strokeweight=".35pt">
                <v:path arrowok="t" o:connecttype="custom" o:connectlocs="2540,0;907,4337;181,9293;0,12700" o:connectangles="0,0,0,0"/>
              </v:shape>
              <v:shape id="Freeform 1065"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" path="m47,l40,58,19,135,,184e" filled="f" strokecolor="white" strokeweight=".35pt">
                <v:path arrowok="t" o:connecttype="custom" o:connectlocs="6985,0;5945,9208;2824,21431;0,29210" o:connectangles="0,0,0,0"/>
              </v:shape>
              <v:shape id="Freeform 1066"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" path="m,4l2,20r18,3l37,e" filled="f" strokecolor="white" strokeweight=".35pt">
                <v:path arrowok="t" o:connecttype="custom" o:connectlocs="0,663;309,3313;3089,3810;5715,0" o:connectangles="0,0,0,0"/>
              </v:shape>
              <v:shape id="Freeform 1067"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" path="m,113l19,57,36,27,52,e" filled="f" strokecolor="white" strokeweight=".35pt">
                <v:path arrowok="t" o:connecttype="custom" o:connectlocs="0,17780;3016,8969;5715,4248;8255,0" o:connectangles="0,0,0,0"/>
              </v:shape>
              <v:shape id="Freeform 1068"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" path="m,89l8,56,13,27,16,e" filled="f" strokecolor="white" strokeweight=".35pt">
                <v:path arrowok="t" o:connecttype="custom" o:connectlocs="0,13970;1270,8790;2064,4238;2540,0" o:connectangles="0,0,0,0"/>
              </v:shape>
              <v:shape id="Freeform 1069"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" path="m,105l8,72,20,34,36,e" filled="f" strokecolor="white" strokeweight=".35pt">
                <v:path arrowok="t" o:connecttype="custom" o:connectlocs="0,17145;1270,11757;3175,5552;5715,0" o:connectangles="0,0,0,0"/>
              </v:shape>
              <v:shape id="Freeform 1070"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" path="m,107l15,68,22,27,28,e" filled="f" strokecolor="white" strokeweight=".35pt">
                <v:path arrowok="t" o:connecttype="custom" o:connectlocs="0,16510;2381,10492;3493,4166;4445,0" o:connectangles="0,0,0,0"/>
              </v:shape>
              <v:shape id="Freeform 1071"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" path="m,93l26,62,53,41,60,e" filled="f" strokecolor="white" strokeweight=".35pt">
                <v:path arrowok="t" o:connecttype="custom" o:connectlocs="0,15240;4128,10160;8414,6719;9525,0" o:connectangles="0,0,0,0"/>
              </v:shape>
              <v:shape id="Freeform 1072"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1073"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1074"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1075"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1076"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1077"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1078"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1079"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1080"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1081"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1082"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1083"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1084"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1085"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1086"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1087"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1088"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1089"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1090"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1091"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1092"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1093"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1094"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1095"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1096"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1097"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1098"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1099"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1100"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1101"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1102"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1103"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1104"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1105"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1106"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1107"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1108"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" path="m,25l31,15,103,r86,1e" filled="f" strokecolor="white" strokeweight=".35pt">
                <v:path arrowok="t" o:connecttype="custom" o:connectlocs="0,3810;4895,2286;16265,0;29845,152" o:connectangles="0,0,0,0"/>
              </v:shape>
              <v:shape id="Freeform 1109"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" path="m,l41,18,27,35,8,42e" filled="f" strokecolor="white" strokeweight=".35pt">
                <v:path arrowok="t" o:connecttype="custom" o:connectlocs="0,0;6350,2994;4182,5821;1239,6985" o:connectangles="0,0,0,0"/>
              </v:shape>
              <v:shape id="Freeform 1110"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" path="m105,l81,11,35,39,,77r11,40e" filled="f" strokecolor="white" strokeweight=".35pt">
                <v:path arrowok="t" o:connecttype="custom" o:connectlocs="16510,0;12736,1731;5503,6138;0,12119;1730,18415" o:connectangles="0,0,0,0,0"/>
              </v:shape>
              <v:shape id="Freeform 1111"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1112"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1113"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1114"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" path="m38,15l64,7,104,r23,3l123,15,94,29,35,40,,38,13,27,38,15xe" stroked="f">
                <v:path arrowok="t" o:connecttype="custom" o:connectlocs="6080,2143;10240,1000;16640,0;20320,429;20320,429;19680,2143;15040,4143;5600,5715;5600,5715;0,5429;2080,3858;6080,2143;6080,2143" o:connectangles="0,0,0,0,0,0,0,0,0,0,0,0,0"/>
              </v:shape>
              <v:shape id="Freeform 1115"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1116"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1117"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p>
  <w:p w:rsidR="0061325F" w:rsidRDefault="0061325F">
    <w:pPr>
      <w:pStyle w:val="Kopfzeile"/>
      <w:rPr>
        <w:rFonts w:ascii="MetaNormal-Roman" w:hAnsi="MetaNormal-Roman"/>
        <w:color w:val="004171"/>
        <w:sz w:val="8"/>
      </w:rPr>
    </w:pPr>
    <w:r>
      <w:rPr>
        <w:rFonts w:ascii="MetaNormal-Roman" w:hAnsi="MetaNormal-Roman"/>
        <w:noProof/>
        <w:color w:val="004171"/>
        <w:sz w:val="8"/>
        <w:lang w:eastAsia="de-DE"/>
      </w:rPr>
      <mc:AlternateContent>
        <mc:Choice Requires="wps">
          <w:drawing>
            <wp:anchor distT="0" distB="0" distL="114300" distR="114300" simplePos="0" relativeHeight="251659264" behindDoc="0" locked="1" layoutInCell="1" allowOverlap="1">
              <wp:simplePos x="0" y="0"/>
              <wp:positionH relativeFrom="page">
                <wp:posOffset>5554345</wp:posOffset>
              </wp:positionH>
              <wp:positionV relativeFrom="page">
                <wp:posOffset>1436370</wp:posOffset>
              </wp:positionV>
              <wp:extent cx="899795" cy="71755"/>
              <wp:effectExtent l="1270" t="0" r="3810" b="0"/>
              <wp:wrapNone/>
              <wp:docPr id="564" name="Rectangle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80D047" id="Rectangle 1120" o:spid="_x0000_s1026" style="position:absolute;margin-left:437.35pt;margin-top:113.1pt;width:70.85pt;height:5.6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" fillcolor="#004171" stroked="f">
              <v:textbox inset="0,0,0,0"/>
              <w10:wrap anchorx="page" anchory="page"/>
              <w10:anchorlock/>
            </v:rect>
          </w:pict>
        </mc:Fallback>
      </mc:AlternateContent>
    </w:r>
    <w:r>
      <w:rPr>
        <w:rFonts w:ascii="MetaNormal-Roman" w:hAnsi="MetaNormal-Roman"/>
        <w:noProof/>
        <w:color w:val="004171"/>
        <w:sz w:val="8"/>
        <w:lang w:eastAsia="de-DE"/>
      </w:rPr>
      <mc:AlternateContent>
        <mc:Choice Requires="wps">
          <w:drawing>
            <wp:anchor distT="0" distB="0" distL="114300" distR="114300" simplePos="0" relativeHeight="251658240" behindDoc="0" locked="1" layoutInCell="1" allowOverlap="1">
              <wp:simplePos x="0" y="0"/>
              <wp:positionH relativeFrom="page">
                <wp:posOffset>758190</wp:posOffset>
              </wp:positionH>
              <wp:positionV relativeFrom="page">
                <wp:posOffset>1437640</wp:posOffset>
              </wp:positionV>
              <wp:extent cx="6863080" cy="0"/>
              <wp:effectExtent l="5715" t="8890" r="8255" b="10160"/>
              <wp:wrapNone/>
              <wp:docPr id="563" name="Line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DDFB09" id="Line 1119"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9.7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" strokecolor="#004171">
              <w10:wrap anchorx="page" anchory="page"/>
              <w10:anchorlock/>
            </v:line>
          </w:pict>
        </mc:Fallback>
      </mc:AlternateContent>
    </w:r>
  </w:p>
  <w:p w:rsidR="0061325F" w:rsidRDefault="0061325F">
    <w:pPr>
      <w:pStyle w:val="Kopfzeile"/>
      <w:rPr>
        <w:rFonts w:ascii="MetaNormal-Roman" w:hAnsi="MetaNormal-Roman"/>
        <w:color w:val="004171"/>
        <w:sz w:val="24"/>
      </w:rPr>
    </w:pPr>
    <w:proofErr w:type="spellStart"/>
    <w:r>
      <w:rPr>
        <w:rFonts w:ascii="MetaNormal-Roman" w:hAnsi="MetaNormal-Roman"/>
        <w:color w:val="004171"/>
        <w:spacing w:val="6"/>
        <w:sz w:val="24"/>
      </w:rPr>
      <w:t>Universitäts</w:t>
    </w:r>
    <w:r>
      <w:rPr>
        <w:rFonts w:ascii="MetaNormal-Roman" w:hAnsi="MetaNormal-Roman"/>
        <w:color w:val="004171"/>
        <w:sz w:val="24"/>
      </w:rPr>
      <w:t>Klinikum</w:t>
    </w:r>
    <w:proofErr w:type="spellEnd"/>
    <w:r>
      <w:rPr>
        <w:rFonts w:ascii="MetaNormal-Roman" w:hAnsi="MetaNormal-Roman"/>
        <w:color w:val="004171"/>
        <w:sz w:val="24"/>
      </w:rPr>
      <w:t xml:space="preserve"> </w:t>
    </w:r>
    <w:r>
      <w:rPr>
        <w:rFonts w:ascii="MetaNormal-Roman" w:hAnsi="MetaNormal-Roman"/>
        <w:color w:val="5F7AA2"/>
        <w:sz w:val="24"/>
      </w:rPr>
      <w:t>Heidelberg</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Default="0061325F">
    <w:pPr>
      <w:pStyle w:val="Kopfzeile"/>
    </w:pPr>
  </w:p>
  <w:p w:rsidR="0061325F" w:rsidRDefault="0061325F">
    <w:pPr>
      <w:pStyle w:val="Kopfzeile"/>
    </w:pPr>
  </w:p>
  <w:p w:rsidR="0061325F" w:rsidRDefault="0061325F">
    <w:pPr>
      <w:pStyle w:val="Kopfzeile"/>
    </w:pPr>
  </w:p>
  <w:p w:rsidR="0061325F" w:rsidRDefault="0061325F">
    <w:pPr>
      <w:pStyle w:val="Kopfzeile"/>
    </w:pPr>
  </w:p>
  <w:p w:rsidR="0061325F" w:rsidRDefault="0061325F">
    <w:pPr>
      <w:pStyle w:val="Kopfzeile"/>
    </w:pPr>
  </w:p>
  <w:p w:rsidR="0061325F" w:rsidRDefault="0061325F">
    <w:pPr>
      <w:pStyle w:val="Kopfzeile"/>
    </w:pPr>
    <w:r>
      <w:rPr>
        <w:noProof/>
        <w:lang w:eastAsia="de-DE"/>
      </w:rPr>
      <w:drawing>
        <wp:inline distT="0" distB="0" distL="0" distR="0" wp14:anchorId="4BA6FC96" wp14:editId="6034DBFC">
          <wp:extent cx="7204075" cy="739775"/>
          <wp:effectExtent l="0" t="0" r="0" b="3175"/>
          <wp:docPr id="3" name="Bild 3"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4075" cy="739775"/>
                  </a:xfrm>
                  <a:prstGeom prst="rect">
                    <a:avLst/>
                  </a:prstGeom>
                  <a:noFill/>
                  <a:ln>
                    <a:noFill/>
                  </a:ln>
                </pic:spPr>
              </pic:pic>
            </a:graphicData>
          </a:graphic>
        </wp:inline>
      </w:drawing>
    </w:r>
  </w:p>
  <w:p w:rsidR="0061325F" w:rsidRDefault="0061325F">
    <w:pPr>
      <w:pStyle w:val="Kopfzeile"/>
    </w:pPr>
  </w:p>
  <w:p w:rsidR="0061325F" w:rsidRDefault="0061325F">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Datum</w:t>
    </w:r>
    <w:r>
      <w:rPr>
        <w:rFonts w:ascii="Arial" w:hAnsi="Arial"/>
        <w:noProof/>
        <w:sz w:val="18"/>
      </w:rPr>
      <w:fldChar w:fldCharType="end"/>
    </w:r>
  </w:p>
  <w:p w:rsidR="0061325F" w:rsidRDefault="0061325F">
    <w:pPr>
      <w:pStyle w:val="Kopfzeile"/>
      <w:rPr>
        <w:rStyle w:val="Seitenzahl"/>
        <w:rFonts w:ascii="Arial" w:hAnsi="Arial"/>
      </w:rPr>
    </w:pPr>
    <w:r>
      <w:rPr>
        <w:rFonts w:ascii="Arial" w:hAnsi="Arial"/>
      </w:rPr>
      <w:t xml:space="preserve">Seite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2</w:t>
    </w:r>
    <w:r>
      <w:rPr>
        <w:rStyle w:val="Seitenzahl"/>
        <w:rFonts w:ascii="Arial" w:hAnsi="Arial"/>
      </w:rPr>
      <w:fldChar w:fldCharType="end"/>
    </w:r>
    <w:r>
      <w:rPr>
        <w:rStyle w:val="Seitenzahl"/>
        <w:rFonts w:ascii="Arial" w:hAnsi="Arial"/>
      </w:rPr>
      <w:t xml:space="preserve"> /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Pr>
        <w:rStyle w:val="Seitenzahl"/>
        <w:rFonts w:ascii="Arial" w:hAnsi="Arial"/>
        <w:noProof/>
      </w:rPr>
      <w:t>6</w:t>
    </w:r>
    <w:r>
      <w:rPr>
        <w:rStyle w:val="Seitenzahl"/>
        <w:rFonts w:ascii="Arial" w:hAnsi="Arial"/>
      </w:rPr>
      <w:fldChar w:fldCharType="end"/>
    </w:r>
  </w:p>
  <w:p w:rsidR="0061325F" w:rsidRDefault="0061325F">
    <w:pPr>
      <w:pStyle w:val="Kopfzeile"/>
      <w:rPr>
        <w:rStyle w:val="Seitenzahl"/>
      </w:rPr>
    </w:pPr>
  </w:p>
  <w:p w:rsidR="0061325F" w:rsidRDefault="0061325F">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Default="0061325F">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5168" behindDoc="0" locked="1" layoutInCell="1" allowOverlap="1">
              <wp:simplePos x="0" y="0"/>
              <wp:positionH relativeFrom="column">
                <wp:posOffset>4665345</wp:posOffset>
              </wp:positionH>
              <wp:positionV relativeFrom="paragraph">
                <wp:posOffset>982345</wp:posOffset>
              </wp:positionV>
              <wp:extent cx="904875" cy="68580"/>
              <wp:effectExtent l="0" t="1270" r="1905" b="0"/>
              <wp:wrapNone/>
              <wp:docPr id="562"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BFD6E7" id="Rectangle 563" o:spid="_x0000_s1026" style="position:absolute;margin-left:367.35pt;margin-top:77.35pt;width:71.25pt;height:5.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" fillcolor="#036" stroked="f">
              <v:textbox inset="0,0,0,0"/>
              <w10:anchorlock/>
            </v:rect>
          </w:pict>
        </mc:Fallback>
      </mc:AlternateContent>
    </w:r>
    <w:r>
      <w:rPr>
        <w:rFonts w:ascii="Arial" w:hAnsi="Arial"/>
        <w:noProof/>
        <w:sz w:val="18"/>
        <w:lang w:eastAsia="de-DE"/>
      </w:rPr>
      <mc:AlternateContent>
        <mc:Choice Requires="wps">
          <w:drawing>
            <wp:anchor distT="0" distB="0" distL="114300" distR="114300" simplePos="0" relativeHeight="251654144" behindDoc="0" locked="1" layoutInCell="1" allowOverlap="1">
              <wp:simplePos x="0" y="0"/>
              <wp:positionH relativeFrom="column">
                <wp:posOffset>1384935</wp:posOffset>
              </wp:positionH>
              <wp:positionV relativeFrom="paragraph">
                <wp:posOffset>976630</wp:posOffset>
              </wp:positionV>
              <wp:extent cx="4994910" cy="0"/>
              <wp:effectExtent l="13335" t="5080" r="11430" b="13970"/>
              <wp:wrapNone/>
              <wp:docPr id="561"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E41462" id="Line 562"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Adl83A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eastAsia="de-DE"/>
      </w:rPr>
      <mc:AlternateContent>
        <mc:Choice Requires="wps">
          <w:drawing>
            <wp:anchor distT="0" distB="0" distL="114300" distR="114300" simplePos="0" relativeHeight="251653120" behindDoc="0" locked="1" layoutInCell="1" allowOverlap="1">
              <wp:simplePos x="0" y="0"/>
              <wp:positionH relativeFrom="column">
                <wp:posOffset>882015</wp:posOffset>
              </wp:positionH>
              <wp:positionV relativeFrom="paragraph">
                <wp:posOffset>578485</wp:posOffset>
              </wp:positionV>
              <wp:extent cx="504825" cy="504825"/>
              <wp:effectExtent l="15240" t="6985" r="13335" b="12065"/>
              <wp:wrapNone/>
              <wp:docPr id="560"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9CD2DA" id="Oval 561" o:spid="_x0000_s1026" style="position:absolute;margin-left:69.45pt;margin-top:45.55pt;width:39.75pt;height:39.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52096" behindDoc="0" locked="1" layoutInCell="1" allowOverlap="1">
              <wp:simplePos x="0" y="0"/>
              <wp:positionH relativeFrom="column">
                <wp:posOffset>182880</wp:posOffset>
              </wp:positionH>
              <wp:positionV relativeFrom="paragraph">
                <wp:posOffset>431800</wp:posOffset>
              </wp:positionV>
              <wp:extent cx="651510" cy="651510"/>
              <wp:effectExtent l="11430" t="12700" r="13335" b="12065"/>
              <wp:wrapNone/>
              <wp:docPr id="559"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F2AA6E" id="Oval 560" o:spid="_x0000_s1026" style="position:absolute;margin-left:14.4pt;margin-top:34pt;width:51.3pt;height:51.3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56192" behindDoc="0" locked="1" layoutInCell="1" allowOverlap="1">
              <wp:simplePos x="0" y="0"/>
              <wp:positionH relativeFrom="column">
                <wp:posOffset>0</wp:posOffset>
              </wp:positionH>
              <wp:positionV relativeFrom="paragraph">
                <wp:posOffset>980440</wp:posOffset>
              </wp:positionV>
              <wp:extent cx="217170" cy="0"/>
              <wp:effectExtent l="9525" t="8890" r="11430" b="10160"/>
              <wp:wrapNone/>
              <wp:docPr id="558"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46DC03" id="Line 564"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" strokecolor="#036">
              <w10:anchorlock/>
            </v:line>
          </w:pict>
        </mc:Fallback>
      </mc:AlternateContent>
    </w:r>
  </w:p>
  <w:p w:rsidR="0061325F" w:rsidRDefault="0061325F">
    <w:pPr>
      <w:pStyle w:val="Kopfzeile"/>
      <w:rPr>
        <w:rFonts w:ascii="Arial" w:hAnsi="Arial"/>
        <w:sz w:val="18"/>
      </w:rPr>
    </w:pPr>
  </w:p>
  <w:p w:rsidR="0061325F" w:rsidRDefault="0061325F">
    <w:pPr>
      <w:pStyle w:val="Kopfzeile"/>
      <w:rPr>
        <w:rFonts w:ascii="Arial" w:hAnsi="Arial"/>
        <w:sz w:val="24"/>
      </w:rPr>
    </w:pPr>
  </w:p>
  <w:p w:rsidR="0061325F" w:rsidRDefault="0061325F">
    <w:pPr>
      <w:pStyle w:val="Kopfzeile"/>
      <w:rPr>
        <w:rFonts w:ascii="Arial" w:hAnsi="Arial"/>
        <w:sz w:val="18"/>
      </w:rPr>
    </w:pPr>
  </w:p>
  <w:p w:rsidR="0061325F" w:rsidRDefault="0061325F">
    <w:pPr>
      <w:pStyle w:val="Kopfzeile"/>
      <w:rPr>
        <w:rFonts w:ascii="Arial" w:hAnsi="Arial"/>
        <w:sz w:val="18"/>
      </w:rPr>
    </w:pPr>
  </w:p>
  <w:p w:rsidR="0061325F" w:rsidRDefault="0061325F">
    <w:pPr>
      <w:pStyle w:val="Kopfzeile"/>
      <w:rPr>
        <w:rFonts w:ascii="Arial" w:hAnsi="Arial"/>
        <w:sz w:val="18"/>
      </w:rPr>
    </w:pPr>
  </w:p>
  <w:p w:rsidR="0061325F" w:rsidRDefault="0061325F">
    <w:pPr>
      <w:pStyle w:val="Kopfzeile"/>
      <w:rPr>
        <w:rFonts w:ascii="Arial" w:hAnsi="Arial"/>
        <w:sz w:val="18"/>
      </w:rPr>
    </w:pPr>
  </w:p>
  <w:p w:rsidR="0061325F" w:rsidRDefault="0061325F">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49024" behindDoc="0" locked="0" layoutInCell="1" allowOverlap="1">
              <wp:simplePos x="0" y="0"/>
              <wp:positionH relativeFrom="column">
                <wp:posOffset>4662805</wp:posOffset>
              </wp:positionH>
              <wp:positionV relativeFrom="paragraph">
                <wp:posOffset>99060</wp:posOffset>
              </wp:positionV>
              <wp:extent cx="342900" cy="135890"/>
              <wp:effectExtent l="0" t="3810" r="4445" b="3175"/>
              <wp:wrapNone/>
              <wp:docPr id="557"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325F" w:rsidRDefault="0061325F">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E9684F">
                            <w:rPr>
                              <w:rFonts w:ascii="MetaBold-Roman" w:hAnsi="MetaBold-Roman"/>
                              <w:noProof/>
                              <w:sz w:val="16"/>
                            </w:rPr>
                            <w:t>6</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4" o:spid="_x0000_s1029" type="#_x0000_t202" style="position:absolute;margin-left:367.15pt;margin-top:7.8pt;width:27pt;height:10.7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" stroked="f">
              <v:textbox inset="0,0,0,0">
                <w:txbxContent>
                  <w:p w:rsidR="0061325F" w:rsidRDefault="0061325F">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E9684F">
                      <w:rPr>
                        <w:rFonts w:ascii="MetaBold-Roman" w:hAnsi="MetaBold-Roman"/>
                        <w:noProof/>
                        <w:sz w:val="16"/>
                      </w:rPr>
                      <w:t>6</w:t>
                    </w:r>
                    <w:r>
                      <w:rPr>
                        <w:rFonts w:ascii="MetaBold-Roman" w:hAnsi="MetaBold-Roman"/>
                        <w:sz w:val="16"/>
                      </w:rPr>
                      <w:fldChar w:fldCharType="end"/>
                    </w:r>
                  </w:p>
                </w:txbxContent>
              </v:textbox>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325F" w:rsidRPr="00836CD1" w:rsidRDefault="0061325F" w:rsidP="008C6028">
    <w:pPr>
      <w:pStyle w:val="Kopfzeile"/>
      <w:tabs>
        <w:tab w:val="clear" w:pos="4536"/>
        <w:tab w:val="clear" w:pos="9072"/>
        <w:tab w:val="left" w:pos="28"/>
        <w:tab w:val="left" w:pos="1596"/>
      </w:tabs>
      <w:spacing w:after="60"/>
    </w:pPr>
    <w:r>
      <w:rPr>
        <w:sz w:val="16"/>
      </w:rPr>
      <w:tab/>
    </w:r>
    <w:r>
      <w:rPr>
        <w:noProof/>
        <w:sz w:val="16"/>
        <w:lang w:eastAsia="de-DE"/>
      </w:rPr>
      <mc:AlternateContent>
        <mc:Choice Requires="wpc">
          <w:drawing>
            <wp:inline distT="0" distB="0" distL="0" distR="0">
              <wp:extent cx="1741805" cy="932815"/>
              <wp:effectExtent l="0" t="9525" r="1270" b="635"/>
              <wp:docPr id="556"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5" name="Group 3"/>
                      <wpg:cNvGrpSpPr>
                        <a:grpSpLocks/>
                      </wpg:cNvGrpSpPr>
                      <wpg:grpSpPr bwMode="auto">
                        <a:xfrm>
                          <a:off x="0" y="0"/>
                          <a:ext cx="937260" cy="932815"/>
                          <a:chOff x="0" y="0"/>
                          <a:chExt cx="1476" cy="1469"/>
                        </a:xfrm>
                      </wpg:grpSpPr>
                      <wps:wsp>
                        <wps:cNvPr id="6"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6" name="Group 204"/>
                      <wpg:cNvGrpSpPr>
                        <a:grpSpLocks/>
                      </wpg:cNvGrpSpPr>
                      <wpg:grpSpPr bwMode="auto">
                        <a:xfrm>
                          <a:off x="12700" y="83820"/>
                          <a:ext cx="810895" cy="709930"/>
                          <a:chOff x="20" y="132"/>
                          <a:chExt cx="1277" cy="1118"/>
                        </a:xfrm>
                      </wpg:grpSpPr>
                      <wps:wsp>
                        <wps:cNvPr id="207"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1"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7"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7"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8"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7"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8"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3"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4"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5"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6"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0"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0"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1"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2"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6"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5"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12F9D9F9"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Q00CaYGAPm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Nt+wAAAANsAAAAPAAAAZHJzL2Rvd25yZXYueG1sRE9Li8Iw&#10;EL4L/ocwgjebKuw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LAzbfs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ZDwwQAAANsAAAAPAAAAZHJzL2Rvd25yZXYueG1sRI9Bi8Iw&#10;FITvgv8hPMGbpo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LJRkPD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PH+wwAAANsAAAAPAAAAZHJzL2Rvd25yZXYueG1sRI9BawIx&#10;FITvhf6H8ITe6ltLLb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IATx/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822wwAAANsAAAAPAAAAZHJzL2Rvd25yZXYueG1sRI9BawIx&#10;FITvgv8hPKE3zVqK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b8fNt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RNaxQAAANsAAAAPAAAAZHJzL2Rvd25yZXYueG1sRI9BawIx&#10;FITvgv8hvEIvUrMtaJ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BePRNa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iofwwAAANsAAAAPAAAAZHJzL2Rvd25yZXYueG1sRI/NawIx&#10;FMTvBf+H8ITeamJp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ayYqH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5N8wQAAANsAAAAPAAAAZHJzL2Rvd25yZXYueG1sRI9Bi8Iw&#10;FITvgv8hPMGbpi6o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DHfk3z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Y4jxQAAANsAAAAPAAAAZHJzL2Rvd25yZXYueG1sRI/RasJA&#10;FETfBf9huULf6kah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BLBY4j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MAuxQAAANwAAAAPAAAAZHJzL2Rvd25yZXYueG1sRI/dagIx&#10;EIXvC75DGMG7mlSk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DH5MAu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B3uwQAAANwAAAAPAAAAZHJzL2Rvd25yZXYueG1sRE9NSwMx&#10;EL0L/ocwgjebtIi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OY4He7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hbwgAAANwAAAAPAAAAZHJzL2Rvd25yZXYueG1sRE/JasMw&#10;EL0X+g9iCrk1Ug0N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Cc/xhb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0UFwQAAANwAAAAPAAAAZHJzL2Rvd25yZXYueG1sRE9Na8JA&#10;EL0X/A/LCL3VjYaq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PFrRQX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zbQxAAAANwAAAAPAAAAZHJzL2Rvd25yZXYueG1sRE9LawIx&#10;EL4L/Q9hCl7EzbZo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N4fNtD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QQ8wwAAANwAAAAPAAAAZHJzL2Rvd25yZXYueG1sRE/basJA&#10;EH0X+g/LFHwzm4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PfEEP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2+0xAAAANwAAAAPAAAAZHJzL2Rvd25yZXYueG1sRE9Na8JA&#10;EL0L/Q/LFLyZjVK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GZ/b7T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4YvwQAAANwAAAAPAAAAZHJzL2Rvd25yZXYueG1sRE9LawIx&#10;EL4X/A9hhN5q1lL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FBThi/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n8TwgAAANwAAAAPAAAAZHJzL2Rvd25yZXYueG1sRE9Na8JA&#10;EL0X+h+WKfRWNxEq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AY3n8T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dsyxAAAANwAAAAPAAAAZHJzL2Rvd25yZXYueG1sRI/RasJA&#10;EEXfBf9hGcGXohul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DUh2zL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R5evgAAANwAAAAPAAAAZHJzL2Rvd25yZXYueG1sRE9Ni8Iw&#10;EL0L/ocwgjdNXVB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HqBHl6+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dNpxQAAANwAAAAPAAAAZHJzL2Rvd25yZXYueG1sRI9BawIx&#10;FITvBf9DeIKXoolLKb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AiddNp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zu8xgAAANwAAAAPAAAAZHJzL2Rvd25yZXYueG1sRI9PawIx&#10;FMTvhX6H8ApeimZdqJ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Sws7vM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v5YxgAAANwAAAAPAAAAZHJzL2Rvd25yZXYueG1sRI9PawIx&#10;FMTvQr9DeAUvotlaFN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EqL+WM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z8/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C/2fiEdDzKwAAAP//AwBQSwECLQAUAAYACAAAACEA2+H2y+4AAACFAQAAEwAAAAAAAAAA&#10;AAAAAAAAAAAAW0NvbnRlbnRfVHlwZXNdLnhtbFBLAQItABQABgAIAAAAIQBa9CxbvwAAABUBAAAL&#10;AAAAAAAAAAAAAAAAAB8BAABfcmVscy8ucmVsc1BLAQItABQABgAIAAAAIQCf7z8/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J1VxQAAANwAAAAPAAAAZHJzL2Rvd25yZXYueG1sRI9BawIx&#10;FITvhf6H8Aq9FM3WU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CA2J1V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lTJxAAAANwAAAAPAAAAZHJzL2Rvd25yZXYueG1sRI9Ba8JA&#10;FITvQv/D8gq9SN0YqN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B7SVMn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PllxgAAANwAAAAPAAAAZHJzL2Rvd25yZXYueG1sRI9Pa8JA&#10;FMTvhX6H5Qne6sZKS0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Oij5Zc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qVOxgAAANwAAAAPAAAAZHJzL2Rvd25yZXYueG1sRI/dasJA&#10;FITvC32H5RR6VzcJV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MralT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p>
  <w:p w:rsidR="0061325F" w:rsidRDefault="0061325F">
    <w:pPr>
      <w:pStyle w:val="Kopfzeile"/>
      <w:rPr>
        <w:rFonts w:ascii="MetaNormal-Roman" w:hAnsi="MetaNormal-Roman"/>
        <w:color w:val="004171"/>
        <w:sz w:val="8"/>
      </w:rPr>
    </w:pPr>
    <w:r>
      <w:rPr>
        <w:rFonts w:ascii="MetaNormal-Roman" w:hAnsi="MetaNormal-Roman"/>
        <w:noProof/>
        <w:color w:val="004171"/>
        <w:sz w:val="8"/>
        <w:lang w:eastAsia="de-DE"/>
      </w:rPr>
      <mc:AlternateContent>
        <mc:Choice Requires="wps">
          <w:drawing>
            <wp:anchor distT="0" distB="0" distL="114300" distR="114300" simplePos="0" relativeHeight="251651072" behindDoc="0" locked="1" layoutInCell="1" allowOverlap="1">
              <wp:simplePos x="0" y="0"/>
              <wp:positionH relativeFrom="page">
                <wp:posOffset>5554345</wp:posOffset>
              </wp:positionH>
              <wp:positionV relativeFrom="page">
                <wp:posOffset>1436370</wp:posOffset>
              </wp:positionV>
              <wp:extent cx="899795" cy="71755"/>
              <wp:effectExtent l="1270" t="0" r="3810" b="0"/>
              <wp:wrapNone/>
              <wp:docPr id="4"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D65148" id="Rectangle 559" o:spid="_x0000_s1026" style="position:absolute;margin-left:437.35pt;margin-top:113.1pt;width:70.85pt;height:5.6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DFwQwu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eastAsia="de-DE"/>
      </w:rPr>
      <mc:AlternateContent>
        <mc:Choice Requires="wps">
          <w:drawing>
            <wp:anchor distT="0" distB="0" distL="114300" distR="114300" simplePos="0" relativeHeight="251650048" behindDoc="0" locked="1" layoutInCell="1" allowOverlap="1">
              <wp:simplePos x="0" y="0"/>
              <wp:positionH relativeFrom="page">
                <wp:posOffset>889000</wp:posOffset>
              </wp:positionH>
              <wp:positionV relativeFrom="page">
                <wp:posOffset>1437640</wp:posOffset>
              </wp:positionV>
              <wp:extent cx="6732270" cy="0"/>
              <wp:effectExtent l="12700"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3227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23027B" id="Line 558" o:spid="_x0000_s1026" style="position:absolute;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" strokecolor="#004171">
              <w10:wrap anchorx="page" anchory="page"/>
              <w10:anchorlock/>
            </v:line>
          </w:pict>
        </mc:Fallback>
      </mc:AlternateContent>
    </w:r>
  </w:p>
  <w:p w:rsidR="0061325F" w:rsidRDefault="0061325F">
    <w:pPr>
      <w:pStyle w:val="Kopfzeile"/>
      <w:rPr>
        <w:rFonts w:ascii="MetaNormal-Roman" w:hAnsi="MetaNormal-Roman"/>
        <w:color w:val="004171"/>
        <w:sz w:val="24"/>
      </w:rPr>
    </w:pPr>
    <w:proofErr w:type="spellStart"/>
    <w:r>
      <w:rPr>
        <w:rFonts w:ascii="MetaNormal-Roman" w:hAnsi="MetaNormal-Roman"/>
        <w:color w:val="004171"/>
        <w:spacing w:val="6"/>
        <w:sz w:val="24"/>
      </w:rPr>
      <w:t>Universitäts</w:t>
    </w:r>
    <w:r>
      <w:rPr>
        <w:rFonts w:ascii="MetaNormal-Roman" w:hAnsi="MetaNormal-Roman"/>
        <w:color w:val="004171"/>
        <w:sz w:val="24"/>
      </w:rPr>
      <w:t>Klinikum</w:t>
    </w:r>
    <w:proofErr w:type="spellEnd"/>
    <w:r>
      <w:rPr>
        <w:rFonts w:ascii="MetaNormal-Roman" w:hAnsi="MetaNormal-Roman"/>
        <w:color w:val="004171"/>
        <w:sz w:val="24"/>
      </w:rPr>
      <w:t xml:space="preserve"> </w:t>
    </w:r>
    <w:r>
      <w:rPr>
        <w:rFonts w:ascii="MetaNormal-Roman" w:hAnsi="MetaNormal-Roman"/>
        <w:color w:val="5F7AA2"/>
        <w:sz w:val="24"/>
      </w:rPr>
      <w:t>Heidelberg</w:t>
    </w:r>
  </w:p>
  <w:p w:rsidR="0061325F" w:rsidRDefault="0061325F">
    <w:pPr>
      <w:pStyle w:val="Kopfzeile"/>
      <w:ind w:left="-1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7E5C87"/>
    <w:multiLevelType w:val="hybridMultilevel"/>
    <w:tmpl w:val="EE025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37889"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03192"/>
    <w:rsid w:val="000109D4"/>
    <w:rsid w:val="000123A3"/>
    <w:rsid w:val="000339EA"/>
    <w:rsid w:val="00033C43"/>
    <w:rsid w:val="000340BF"/>
    <w:rsid w:val="00060DEC"/>
    <w:rsid w:val="0007558E"/>
    <w:rsid w:val="00075A1A"/>
    <w:rsid w:val="000875F2"/>
    <w:rsid w:val="000943D1"/>
    <w:rsid w:val="000A35A1"/>
    <w:rsid w:val="000B5B55"/>
    <w:rsid w:val="000C40D4"/>
    <w:rsid w:val="000C7715"/>
    <w:rsid w:val="000D4F6A"/>
    <w:rsid w:val="000E7728"/>
    <w:rsid w:val="000F23B4"/>
    <w:rsid w:val="000F517D"/>
    <w:rsid w:val="000F7CFC"/>
    <w:rsid w:val="00114D93"/>
    <w:rsid w:val="001514E8"/>
    <w:rsid w:val="001601BE"/>
    <w:rsid w:val="00161AF6"/>
    <w:rsid w:val="00164B07"/>
    <w:rsid w:val="00175BB5"/>
    <w:rsid w:val="001777E2"/>
    <w:rsid w:val="001C0B63"/>
    <w:rsid w:val="001D11FC"/>
    <w:rsid w:val="001D6B59"/>
    <w:rsid w:val="001F0AE5"/>
    <w:rsid w:val="001F33D7"/>
    <w:rsid w:val="001F3E24"/>
    <w:rsid w:val="00216010"/>
    <w:rsid w:val="00223587"/>
    <w:rsid w:val="00225A1E"/>
    <w:rsid w:val="00230BFA"/>
    <w:rsid w:val="00253D8F"/>
    <w:rsid w:val="00261DB9"/>
    <w:rsid w:val="002905A6"/>
    <w:rsid w:val="002A3443"/>
    <w:rsid w:val="002F1F5F"/>
    <w:rsid w:val="002F3717"/>
    <w:rsid w:val="003059D5"/>
    <w:rsid w:val="00313F5E"/>
    <w:rsid w:val="00321DD7"/>
    <w:rsid w:val="00326CC6"/>
    <w:rsid w:val="00340348"/>
    <w:rsid w:val="00340461"/>
    <w:rsid w:val="00362477"/>
    <w:rsid w:val="003B0DBA"/>
    <w:rsid w:val="003B31B4"/>
    <w:rsid w:val="003C5237"/>
    <w:rsid w:val="003C751E"/>
    <w:rsid w:val="003D6181"/>
    <w:rsid w:val="003E794E"/>
    <w:rsid w:val="003F31D9"/>
    <w:rsid w:val="003F6F3C"/>
    <w:rsid w:val="00400DCF"/>
    <w:rsid w:val="00401D5C"/>
    <w:rsid w:val="00417798"/>
    <w:rsid w:val="0042747C"/>
    <w:rsid w:val="00427865"/>
    <w:rsid w:val="004457AB"/>
    <w:rsid w:val="00456812"/>
    <w:rsid w:val="0047016F"/>
    <w:rsid w:val="00473C69"/>
    <w:rsid w:val="00493C9D"/>
    <w:rsid w:val="00494F8E"/>
    <w:rsid w:val="0049601B"/>
    <w:rsid w:val="004B20F8"/>
    <w:rsid w:val="004B44D5"/>
    <w:rsid w:val="004B46D6"/>
    <w:rsid w:val="004C2C3E"/>
    <w:rsid w:val="004C4B14"/>
    <w:rsid w:val="004E025C"/>
    <w:rsid w:val="004E17CF"/>
    <w:rsid w:val="004F6519"/>
    <w:rsid w:val="00502658"/>
    <w:rsid w:val="0050563B"/>
    <w:rsid w:val="00530D77"/>
    <w:rsid w:val="00530ED7"/>
    <w:rsid w:val="00534834"/>
    <w:rsid w:val="005401CC"/>
    <w:rsid w:val="005424C8"/>
    <w:rsid w:val="00564624"/>
    <w:rsid w:val="005852A4"/>
    <w:rsid w:val="00597D19"/>
    <w:rsid w:val="005A4DEC"/>
    <w:rsid w:val="005A7A62"/>
    <w:rsid w:val="005C693C"/>
    <w:rsid w:val="005E3483"/>
    <w:rsid w:val="0061091A"/>
    <w:rsid w:val="0061325F"/>
    <w:rsid w:val="006208D0"/>
    <w:rsid w:val="006333DB"/>
    <w:rsid w:val="006345C8"/>
    <w:rsid w:val="00643DB9"/>
    <w:rsid w:val="006471E3"/>
    <w:rsid w:val="0065019A"/>
    <w:rsid w:val="006567DC"/>
    <w:rsid w:val="006577B1"/>
    <w:rsid w:val="00680459"/>
    <w:rsid w:val="006E3889"/>
    <w:rsid w:val="00745FDD"/>
    <w:rsid w:val="007555F4"/>
    <w:rsid w:val="00756B3E"/>
    <w:rsid w:val="0076569A"/>
    <w:rsid w:val="007B3BD7"/>
    <w:rsid w:val="007C419F"/>
    <w:rsid w:val="007D6CDC"/>
    <w:rsid w:val="007E0F09"/>
    <w:rsid w:val="007E7D67"/>
    <w:rsid w:val="007F3F77"/>
    <w:rsid w:val="00811D7C"/>
    <w:rsid w:val="00812F8D"/>
    <w:rsid w:val="00812FFC"/>
    <w:rsid w:val="00817A31"/>
    <w:rsid w:val="00823CD6"/>
    <w:rsid w:val="008271A2"/>
    <w:rsid w:val="00832EBC"/>
    <w:rsid w:val="008339B4"/>
    <w:rsid w:val="00836CD1"/>
    <w:rsid w:val="0084643C"/>
    <w:rsid w:val="0087279E"/>
    <w:rsid w:val="008828E1"/>
    <w:rsid w:val="00886A41"/>
    <w:rsid w:val="008B595E"/>
    <w:rsid w:val="008B5F07"/>
    <w:rsid w:val="008C2541"/>
    <w:rsid w:val="008C6028"/>
    <w:rsid w:val="008D590C"/>
    <w:rsid w:val="008F1C93"/>
    <w:rsid w:val="00911AF1"/>
    <w:rsid w:val="00913933"/>
    <w:rsid w:val="00915A69"/>
    <w:rsid w:val="009175E1"/>
    <w:rsid w:val="00927E55"/>
    <w:rsid w:val="009301F2"/>
    <w:rsid w:val="00932B25"/>
    <w:rsid w:val="00935CE2"/>
    <w:rsid w:val="00937595"/>
    <w:rsid w:val="009565C2"/>
    <w:rsid w:val="009572E7"/>
    <w:rsid w:val="00975034"/>
    <w:rsid w:val="00982D2E"/>
    <w:rsid w:val="009A7335"/>
    <w:rsid w:val="009C1D92"/>
    <w:rsid w:val="009D49A8"/>
    <w:rsid w:val="009D7DD1"/>
    <w:rsid w:val="009E27FF"/>
    <w:rsid w:val="00A056E0"/>
    <w:rsid w:val="00A06C98"/>
    <w:rsid w:val="00A14220"/>
    <w:rsid w:val="00A21316"/>
    <w:rsid w:val="00A22003"/>
    <w:rsid w:val="00A30B74"/>
    <w:rsid w:val="00A432AB"/>
    <w:rsid w:val="00A515D0"/>
    <w:rsid w:val="00A54A86"/>
    <w:rsid w:val="00A65E1D"/>
    <w:rsid w:val="00A74CFC"/>
    <w:rsid w:val="00A7503F"/>
    <w:rsid w:val="00A85062"/>
    <w:rsid w:val="00A86615"/>
    <w:rsid w:val="00A909D6"/>
    <w:rsid w:val="00AA4C0A"/>
    <w:rsid w:val="00AA5FE6"/>
    <w:rsid w:val="00AC2B04"/>
    <w:rsid w:val="00AC71DA"/>
    <w:rsid w:val="00AD365F"/>
    <w:rsid w:val="00AD40B1"/>
    <w:rsid w:val="00AD45EF"/>
    <w:rsid w:val="00AD5C03"/>
    <w:rsid w:val="00B00691"/>
    <w:rsid w:val="00B010E7"/>
    <w:rsid w:val="00B114A7"/>
    <w:rsid w:val="00B14F7B"/>
    <w:rsid w:val="00B36148"/>
    <w:rsid w:val="00B40C52"/>
    <w:rsid w:val="00B461F2"/>
    <w:rsid w:val="00B46C78"/>
    <w:rsid w:val="00B51F81"/>
    <w:rsid w:val="00B543B6"/>
    <w:rsid w:val="00B56859"/>
    <w:rsid w:val="00B92A33"/>
    <w:rsid w:val="00BA789B"/>
    <w:rsid w:val="00BB176F"/>
    <w:rsid w:val="00BB348D"/>
    <w:rsid w:val="00BB49E2"/>
    <w:rsid w:val="00BB6CC8"/>
    <w:rsid w:val="00BD2723"/>
    <w:rsid w:val="00BE2208"/>
    <w:rsid w:val="00BE51E1"/>
    <w:rsid w:val="00C07189"/>
    <w:rsid w:val="00C34D6D"/>
    <w:rsid w:val="00C61CBA"/>
    <w:rsid w:val="00C70B11"/>
    <w:rsid w:val="00C75AFA"/>
    <w:rsid w:val="00C767A7"/>
    <w:rsid w:val="00C804C9"/>
    <w:rsid w:val="00C83606"/>
    <w:rsid w:val="00C8434F"/>
    <w:rsid w:val="00C91B5F"/>
    <w:rsid w:val="00C9736C"/>
    <w:rsid w:val="00CB2C71"/>
    <w:rsid w:val="00CC5E1B"/>
    <w:rsid w:val="00CD10BC"/>
    <w:rsid w:val="00CD7BE1"/>
    <w:rsid w:val="00CE4379"/>
    <w:rsid w:val="00CF4914"/>
    <w:rsid w:val="00D00675"/>
    <w:rsid w:val="00D054C3"/>
    <w:rsid w:val="00D157E5"/>
    <w:rsid w:val="00D42A8A"/>
    <w:rsid w:val="00D45DF1"/>
    <w:rsid w:val="00D63AB8"/>
    <w:rsid w:val="00D7549D"/>
    <w:rsid w:val="00D77296"/>
    <w:rsid w:val="00D90B6E"/>
    <w:rsid w:val="00DA691C"/>
    <w:rsid w:val="00DD15A1"/>
    <w:rsid w:val="00DD5A60"/>
    <w:rsid w:val="00DF17F5"/>
    <w:rsid w:val="00E23149"/>
    <w:rsid w:val="00E32570"/>
    <w:rsid w:val="00E42392"/>
    <w:rsid w:val="00E436EF"/>
    <w:rsid w:val="00E54C42"/>
    <w:rsid w:val="00E63365"/>
    <w:rsid w:val="00E72F41"/>
    <w:rsid w:val="00E72FAB"/>
    <w:rsid w:val="00E84823"/>
    <w:rsid w:val="00E916EF"/>
    <w:rsid w:val="00E9684F"/>
    <w:rsid w:val="00EA02BC"/>
    <w:rsid w:val="00EC0F73"/>
    <w:rsid w:val="00EC1D9C"/>
    <w:rsid w:val="00ED1E6D"/>
    <w:rsid w:val="00ED20D5"/>
    <w:rsid w:val="00ED284E"/>
    <w:rsid w:val="00EE3B0A"/>
    <w:rsid w:val="00EF643E"/>
    <w:rsid w:val="00F0030F"/>
    <w:rsid w:val="00F018BE"/>
    <w:rsid w:val="00F05EED"/>
    <w:rsid w:val="00F11279"/>
    <w:rsid w:val="00F61403"/>
    <w:rsid w:val="00F73E20"/>
    <w:rsid w:val="00F76BEB"/>
    <w:rsid w:val="00F861AC"/>
    <w:rsid w:val="00FB5B27"/>
    <w:rsid w:val="00FB6720"/>
    <w:rsid w:val="00FD6CB7"/>
    <w:rsid w:val="00FD768F"/>
    <w:rsid w:val="00FF3103"/>
    <w:rsid w:val="00FF44BB"/>
    <w:rsid w:val="00FF66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7889" fill="f" fillcolor="white" stroke="f">
      <v:fill color="white" on="f"/>
      <v:stroke on="f"/>
      <v:textbox inset="0,0,0,0"/>
      <o:colormru v:ext="edit" colors="#036"/>
    </o:shapedefaults>
    <o:shapelayout v:ext="edit">
      <o:idmap v:ext="edit" data="1"/>
    </o:shapelayout>
  </w:shapeDefaults>
  <w:decimalSymbol w:val=","/>
  <w:listSeparator w:val=";"/>
  <w14:docId w14:val="3630C310"/>
  <w15:docId w15:val="{28D560C4-3AF3-469C-B887-B1E49494C6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Kommentarzeichen">
    <w:name w:val="annotation reference"/>
    <w:rsid w:val="00401D5C"/>
    <w:rPr>
      <w:sz w:val="16"/>
      <w:szCs w:val="16"/>
    </w:rPr>
  </w:style>
  <w:style w:type="paragraph" w:styleId="Kommentartext">
    <w:name w:val="annotation text"/>
    <w:basedOn w:val="Standard"/>
    <w:link w:val="KommentartextZchn"/>
    <w:rsid w:val="00401D5C"/>
  </w:style>
  <w:style w:type="character" w:customStyle="1" w:styleId="KommentartextZchn">
    <w:name w:val="Kommentartext Zchn"/>
    <w:link w:val="Kommentartext"/>
    <w:rsid w:val="00401D5C"/>
    <w:rPr>
      <w:rFonts w:ascii="MetaBook-Roman" w:hAnsi="MetaBook-Roman"/>
      <w:lang w:eastAsia="en-US"/>
    </w:rPr>
  </w:style>
  <w:style w:type="paragraph" w:styleId="Kommentarthema">
    <w:name w:val="annotation subject"/>
    <w:basedOn w:val="Kommentartext"/>
    <w:next w:val="Kommentartext"/>
    <w:link w:val="KommentarthemaZchn"/>
    <w:rsid w:val="00401D5C"/>
    <w:rPr>
      <w:b/>
      <w:bCs/>
    </w:rPr>
  </w:style>
  <w:style w:type="character" w:customStyle="1" w:styleId="KommentarthemaZchn">
    <w:name w:val="Kommentarthema Zchn"/>
    <w:link w:val="Kommentarthema"/>
    <w:rsid w:val="00401D5C"/>
    <w:rPr>
      <w:rFonts w:ascii="MetaBook-Roman" w:hAnsi="MetaBook-Roman"/>
      <w:b/>
      <w:bCs/>
      <w:lang w:eastAsia="en-US"/>
    </w:rPr>
  </w:style>
  <w:style w:type="character" w:customStyle="1" w:styleId="NichtaufgelsteErwhnung1">
    <w:name w:val="Nicht aufgelöste Erwähnung1"/>
    <w:uiPriority w:val="99"/>
    <w:semiHidden/>
    <w:unhideWhenUsed/>
    <w:rsid w:val="00836CD1"/>
    <w:rPr>
      <w:color w:val="605E5C"/>
      <w:shd w:val="clear" w:color="auto" w:fill="E1DFDD"/>
    </w:rPr>
  </w:style>
  <w:style w:type="paragraph" w:styleId="berarbeitung">
    <w:name w:val="Revision"/>
    <w:hidden/>
    <w:uiPriority w:val="99"/>
    <w:semiHidden/>
    <w:rsid w:val="006471E3"/>
    <w:rPr>
      <w:rFonts w:ascii="MetaBook-Roman" w:hAnsi="MetaBook-Roman"/>
      <w:lang w:val="de-DE"/>
    </w:rPr>
  </w:style>
  <w:style w:type="character" w:customStyle="1" w:styleId="FuzeileZchn">
    <w:name w:val="Fußzeile Zchn"/>
    <w:link w:val="Fuzeile"/>
    <w:uiPriority w:val="99"/>
    <w:rsid w:val="000E7728"/>
    <w:rPr>
      <w:rFonts w:ascii="MetaBook-Roman" w:hAnsi="MetaBook-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caner.suesal@med.uni-heidelberg.de" TargetMode="External"/><Relationship Id="rId18" Type="http://schemas.openxmlformats.org/officeDocument/2006/relationships/hyperlink" Target="mailto:caner.suesal@med.uni-heidelberg.d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mailto:louise.benning@med.uni-heidelberg.de"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baden-wuerttemberg.datenschutz.de" TargetMode="Externa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mailto:datenschutz@med.uni-heidelberg.de" TargetMode="External"/><Relationship Id="rId23" Type="http://schemas.openxmlformats.org/officeDocument/2006/relationships/header" Target="header6.xml"/><Relationship Id="rId10" Type="http://schemas.openxmlformats.org/officeDocument/2006/relationships/footer" Target="footer1.xml"/><Relationship Id="rId19" Type="http://schemas.openxmlformats.org/officeDocument/2006/relationships/hyperlink" Target="mailto:christian.morath@med.uni-heidelberg.de"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mailto:christian.morath@med.uni-heidelberg.de"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69C890-12EA-4ED5-A683-BC095F39E9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6</Pages>
  <Words>2353</Words>
  <Characters>14825</Characters>
  <Application>Microsoft Office Word</Application>
  <DocSecurity>0</DocSecurity>
  <Lines>123</Lines>
  <Paragraphs>34</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17144</CharactersWithSpaces>
  <SharedDoc>false</SharedDoc>
  <HLinks>
    <vt:vector size="48" baseType="variant">
      <vt:variant>
        <vt:i4>3080281</vt:i4>
      </vt:variant>
      <vt:variant>
        <vt:i4>18</vt:i4>
      </vt:variant>
      <vt:variant>
        <vt:i4>0</vt:i4>
      </vt:variant>
      <vt:variant>
        <vt:i4>5</vt:i4>
      </vt:variant>
      <vt:variant>
        <vt:lpwstr>mailto:christian.morath@med.uni-heidelberg.de</vt:lpwstr>
      </vt:variant>
      <vt:variant>
        <vt:lpwstr/>
      </vt:variant>
      <vt:variant>
        <vt:i4>2687045</vt:i4>
      </vt:variant>
      <vt:variant>
        <vt:i4>15</vt:i4>
      </vt:variant>
      <vt:variant>
        <vt:i4>0</vt:i4>
      </vt:variant>
      <vt:variant>
        <vt:i4>5</vt:i4>
      </vt:variant>
      <vt:variant>
        <vt:lpwstr>mailto:caner.suesal@med.uni-heidelberg.de</vt:lpwstr>
      </vt:variant>
      <vt:variant>
        <vt:lpwstr/>
      </vt:variant>
      <vt:variant>
        <vt:i4>100</vt:i4>
      </vt:variant>
      <vt:variant>
        <vt:i4>12</vt:i4>
      </vt:variant>
      <vt:variant>
        <vt:i4>0</vt:i4>
      </vt:variant>
      <vt:variant>
        <vt:i4>5</vt:i4>
      </vt:variant>
      <vt:variant>
        <vt:lpwstr>mailto:louise.benning@med.uni-heidelberg.de</vt:lpwstr>
      </vt:variant>
      <vt:variant>
        <vt:lpwstr/>
      </vt:variant>
      <vt:variant>
        <vt:i4>6160403</vt:i4>
      </vt:variant>
      <vt:variant>
        <vt:i4>9</vt:i4>
      </vt:variant>
      <vt:variant>
        <vt:i4>0</vt:i4>
      </vt:variant>
      <vt:variant>
        <vt:i4>5</vt:i4>
      </vt:variant>
      <vt:variant>
        <vt:lpwstr>http://www.baden-wuerttemberg.datenschutz.de/</vt:lpwstr>
      </vt:variant>
      <vt:variant>
        <vt:lpwstr/>
      </vt:variant>
      <vt:variant>
        <vt:i4>5898338</vt:i4>
      </vt:variant>
      <vt:variant>
        <vt:i4>6</vt:i4>
      </vt:variant>
      <vt:variant>
        <vt:i4>0</vt:i4>
      </vt:variant>
      <vt:variant>
        <vt:i4>5</vt:i4>
      </vt:variant>
      <vt:variant>
        <vt:lpwstr>mailto:datenschutz@med.uni-heidelberg.de</vt:lpwstr>
      </vt:variant>
      <vt:variant>
        <vt:lpwstr/>
      </vt:variant>
      <vt:variant>
        <vt:i4>3080281</vt:i4>
      </vt:variant>
      <vt:variant>
        <vt:i4>3</vt:i4>
      </vt:variant>
      <vt:variant>
        <vt:i4>0</vt:i4>
      </vt:variant>
      <vt:variant>
        <vt:i4>5</vt:i4>
      </vt:variant>
      <vt:variant>
        <vt:lpwstr>mailto:christian.morath@med.uni-heidelberg.de</vt:lpwstr>
      </vt:variant>
      <vt:variant>
        <vt:lpwstr/>
      </vt:variant>
      <vt:variant>
        <vt:i4>2687045</vt:i4>
      </vt:variant>
      <vt:variant>
        <vt:i4>0</vt:i4>
      </vt:variant>
      <vt:variant>
        <vt:i4>0</vt:i4>
      </vt:variant>
      <vt:variant>
        <vt:i4>5</vt:i4>
      </vt:variant>
      <vt:variant>
        <vt:lpwstr>mailto:caner.suesal@med.uni-heidelberg.de</vt:lpwstr>
      </vt:variant>
      <vt:variant>
        <vt:lpwstr/>
      </vt: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3</cp:revision>
  <cp:lastPrinted>2021-02-08T08:10:00Z</cp:lastPrinted>
  <dcterms:created xsi:type="dcterms:W3CDTF">2021-02-11T11:34:00Z</dcterms:created>
  <dcterms:modified xsi:type="dcterms:W3CDTF">2021-02-11T12:42:00Z</dcterms:modified>
  <cp:category>Dokumentenvorlage</cp:category>
</cp:coreProperties>
</file>