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43D1" w:rsidRPr="00F55262" w:rsidRDefault="001D7FD1" w:rsidP="00C75AFA">
      <w:pPr>
        <w:autoSpaceDE w:val="0"/>
        <w:autoSpaceDN w:val="0"/>
        <w:adjustRightInd w:val="0"/>
        <w:ind w:right="-586"/>
        <w:rPr>
          <w:rFonts w:ascii="MetaNormal-Roman" w:hAnsi="MetaNormal-Roman"/>
          <w:sz w:val="12"/>
          <w:lang w:val="en-US"/>
        </w:rPr>
      </w:pPr>
      <w:r>
        <w:rPr>
          <w:rFonts w:ascii="MetaNormal-Roman" w:hAnsi="MetaNormal-Roman"/>
          <w:noProof/>
          <w:sz w:val="18"/>
          <w:lang w:eastAsia="de-DE"/>
        </w:rPr>
        <mc:AlternateContent>
          <mc:Choice Requires="wps">
            <w:drawing>
              <wp:anchor distT="0" distB="0" distL="114300" distR="114300" simplePos="0" relativeHeight="251657728" behindDoc="0" locked="0" layoutInCell="1" allowOverlap="1">
                <wp:simplePos x="0" y="0"/>
                <wp:positionH relativeFrom="page">
                  <wp:posOffset>284480</wp:posOffset>
                </wp:positionH>
                <wp:positionV relativeFrom="page">
                  <wp:posOffset>5346700</wp:posOffset>
                </wp:positionV>
                <wp:extent cx="108585" cy="0"/>
                <wp:effectExtent l="8255" t="12700" r="6985" b="6350"/>
                <wp:wrapNone/>
                <wp:docPr id="566"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E9B517" id="Line 4"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4pt,421pt" to="30.9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" strokeweight=".5pt">
                <w10:wrap anchorx="page" anchory="page"/>
              </v:line>
            </w:pict>
          </mc:Fallback>
        </mc:AlternateContent>
      </w:r>
      <w:r>
        <w:rPr>
          <w:rFonts w:ascii="MetaNormal-Roman" w:hAnsi="MetaNormal-Roman"/>
          <w:noProof/>
          <w:sz w:val="12"/>
          <w:lang w:eastAsia="de-DE"/>
        </w:rPr>
        <mc:AlternateContent>
          <mc:Choice Requires="wps">
            <w:drawing>
              <wp:anchor distT="0" distB="0" distL="114300" distR="114300" simplePos="0" relativeHeight="251653632" behindDoc="0" locked="1" layoutInCell="1" allowOverlap="1">
                <wp:simplePos x="0" y="0"/>
                <wp:positionH relativeFrom="column">
                  <wp:posOffset>4538345</wp:posOffset>
                </wp:positionH>
                <wp:positionV relativeFrom="page">
                  <wp:posOffset>1623695</wp:posOffset>
                </wp:positionV>
                <wp:extent cx="1796415" cy="1787525"/>
                <wp:effectExtent l="4445" t="4445" r="0" b="0"/>
                <wp:wrapNone/>
                <wp:docPr id="5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6415" cy="1787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4067" w:rsidRPr="00F55262" w:rsidRDefault="00B04067" w:rsidP="00AD40B1">
                            <w:pPr>
                              <w:spacing w:line="200" w:lineRule="exact"/>
                              <w:rPr>
                                <w:rFonts w:ascii="MetaBold-Roman" w:hAnsi="MetaBold-Roman"/>
                                <w:sz w:val="16"/>
                                <w:lang w:val="en-US"/>
                              </w:rPr>
                            </w:pPr>
                            <w:r w:rsidRPr="00F55262">
                              <w:rPr>
                                <w:rFonts w:ascii="MetaBold-Roman" w:hAnsi="MetaBold-Roman"/>
                                <w:sz w:val="16"/>
                                <w:lang w:val="en-US"/>
                              </w:rPr>
                              <w:t xml:space="preserve">Institute </w:t>
                            </w:r>
                            <w:r>
                              <w:rPr>
                                <w:rFonts w:ascii="MetaBold-Roman" w:hAnsi="MetaBold-Roman"/>
                                <w:sz w:val="16"/>
                                <w:lang w:val="en-US"/>
                              </w:rPr>
                              <w:t>of</w:t>
                            </w:r>
                            <w:r w:rsidRPr="00F55262">
                              <w:rPr>
                                <w:rFonts w:ascii="MetaBold-Roman" w:hAnsi="MetaBold-Roman"/>
                                <w:sz w:val="16"/>
                                <w:lang w:val="en-US"/>
                              </w:rPr>
                              <w:t xml:space="preserve"> Immunology</w:t>
                            </w:r>
                          </w:p>
                          <w:p w:rsidR="00B04067" w:rsidRPr="00B04067" w:rsidRDefault="00B04067" w:rsidP="00AD40B1">
                            <w:pPr>
                              <w:spacing w:line="200" w:lineRule="exact"/>
                              <w:rPr>
                                <w:rFonts w:ascii="MetaNormal-Roman" w:hAnsi="MetaNormal-Roman"/>
                                <w:sz w:val="16"/>
                                <w:lang w:val="en-US"/>
                              </w:rPr>
                            </w:pPr>
                            <w:r w:rsidRPr="00F55262">
                              <w:rPr>
                                <w:rFonts w:ascii="MetaNormal-Roman" w:hAnsi="MetaNormal-Roman"/>
                                <w:sz w:val="16"/>
                                <w:lang w:val="en-US"/>
                              </w:rPr>
                              <w:t xml:space="preserve">Prof. Dr. med. </w:t>
                            </w:r>
                            <w:r w:rsidRPr="00B04067">
                              <w:rPr>
                                <w:rFonts w:ascii="MetaNormal-Roman" w:hAnsi="MetaNormal-Roman"/>
                                <w:sz w:val="16"/>
                                <w:lang w:val="en-US"/>
                              </w:rPr>
                              <w:t>S. Meuer</w:t>
                            </w:r>
                            <w:r w:rsidRPr="00B04067">
                              <w:rPr>
                                <w:rFonts w:ascii="MetaNormal-Roman" w:hAnsi="MetaNormal-Roman"/>
                                <w:sz w:val="16"/>
                                <w:lang w:val="en-US"/>
                              </w:rPr>
                              <w:br/>
                              <w:t xml:space="preserve">Medical Director </w:t>
                            </w:r>
                          </w:p>
                          <w:p w:rsidR="00B04067" w:rsidRPr="00F55262" w:rsidRDefault="00B04067" w:rsidP="00AD40B1">
                            <w:pPr>
                              <w:spacing w:before="60" w:line="200" w:lineRule="exact"/>
                              <w:rPr>
                                <w:rFonts w:ascii="MetaNormal-Roman" w:hAnsi="MetaNormal-Roman"/>
                                <w:b/>
                                <w:sz w:val="16"/>
                                <w:lang w:val="en-US"/>
                              </w:rPr>
                            </w:pPr>
                            <w:r w:rsidRPr="00F55262">
                              <w:rPr>
                                <w:rFonts w:ascii="MetaNormal-Roman" w:hAnsi="MetaNormal-Roman"/>
                                <w:b/>
                                <w:sz w:val="16"/>
                                <w:lang w:val="en-US"/>
                              </w:rPr>
                              <w:t>Study Director</w:t>
                            </w:r>
                            <w:r>
                              <w:rPr>
                                <w:rFonts w:ascii="MetaNormal-Roman" w:hAnsi="MetaNormal-Roman"/>
                                <w:b/>
                                <w:sz w:val="16"/>
                                <w:lang w:val="en-US"/>
                              </w:rPr>
                              <w:t>s</w:t>
                            </w:r>
                            <w:r w:rsidRPr="00F55262">
                              <w:rPr>
                                <w:rFonts w:ascii="MetaNormal-Roman" w:hAnsi="MetaNormal-Roman"/>
                                <w:b/>
                                <w:sz w:val="16"/>
                                <w:lang w:val="en-US"/>
                              </w:rPr>
                              <w:t>:</w:t>
                            </w:r>
                          </w:p>
                          <w:p w:rsidR="00B04067" w:rsidRPr="001F3E24" w:rsidRDefault="00B04067" w:rsidP="008D590C">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B04067" w:rsidRDefault="00B04067" w:rsidP="00AD40B1">
                            <w:pPr>
                              <w:spacing w:line="200" w:lineRule="exact"/>
                              <w:rPr>
                                <w:rFonts w:ascii="MetaNormal-Roman" w:hAnsi="MetaNormal-Roman"/>
                                <w:sz w:val="16"/>
                                <w:lang w:val="da-DK"/>
                              </w:rPr>
                            </w:pPr>
                            <w:r>
                              <w:rPr>
                                <w:rFonts w:ascii="MetaNormal-Roman" w:hAnsi="MetaNormal-Roman"/>
                                <w:sz w:val="16"/>
                                <w:lang w:val="da-DK"/>
                              </w:rPr>
                              <w:t>Institute of Immunology</w:t>
                            </w:r>
                          </w:p>
                          <w:p w:rsidR="00B04067" w:rsidRPr="001F3E24" w:rsidRDefault="00B04067" w:rsidP="00AD40B1">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6221-564013</w:t>
                            </w:r>
                          </w:p>
                          <w:p w:rsidR="00B04067" w:rsidRPr="00F55262" w:rsidRDefault="000A0CC7" w:rsidP="00AD40B1">
                            <w:pPr>
                              <w:spacing w:line="200" w:lineRule="exact"/>
                              <w:rPr>
                                <w:rFonts w:ascii="MetaNormal-Roman" w:hAnsi="MetaNormal-Roman"/>
                                <w:sz w:val="16"/>
                                <w:lang w:val="da-DK"/>
                              </w:rPr>
                            </w:pPr>
                            <w:hyperlink r:id="rId8" w:history="1">
                              <w:r w:rsidR="00B04067" w:rsidRPr="00F55262">
                                <w:rPr>
                                  <w:rStyle w:val="Hyperlink"/>
                                  <w:rFonts w:ascii="MetaNormal-Roman" w:hAnsi="MetaNormal-Roman"/>
                                  <w:sz w:val="16"/>
                                  <w:lang w:val="da-DK"/>
                                </w:rPr>
                                <w:t>caner.suesal@med.uni-heidelberg.de</w:t>
                              </w:r>
                            </w:hyperlink>
                          </w:p>
                          <w:p w:rsidR="00B04067" w:rsidRPr="00B04067" w:rsidRDefault="00B04067" w:rsidP="00AD40B1">
                            <w:pPr>
                              <w:spacing w:before="120" w:line="200" w:lineRule="exact"/>
                              <w:rPr>
                                <w:rFonts w:ascii="MetaNormal-Roman" w:hAnsi="MetaNormal-Roman"/>
                                <w:b/>
                                <w:sz w:val="16"/>
                                <w:lang w:val="en-US"/>
                              </w:rPr>
                            </w:pPr>
                            <w:r w:rsidRPr="00B04067">
                              <w:rPr>
                                <w:rFonts w:ascii="MetaNormal-Roman" w:hAnsi="MetaNormal-Roman"/>
                                <w:b/>
                                <w:sz w:val="16"/>
                                <w:lang w:val="en-US"/>
                              </w:rPr>
                              <w:t>Prof. Dr. med. Christian Morath</w:t>
                            </w:r>
                          </w:p>
                          <w:p w:rsidR="00B04067" w:rsidRPr="00B04067" w:rsidRDefault="00B04067" w:rsidP="00AD40B1">
                            <w:pPr>
                              <w:spacing w:line="200" w:lineRule="exact"/>
                              <w:rPr>
                                <w:rFonts w:ascii="MetaNormal-Roman" w:hAnsi="MetaNormal-Roman"/>
                                <w:sz w:val="16"/>
                                <w:lang w:val="en-US"/>
                              </w:rPr>
                            </w:pPr>
                            <w:r w:rsidRPr="00B04067">
                              <w:rPr>
                                <w:rFonts w:ascii="MetaNormal-Roman" w:hAnsi="MetaNormal-Roman"/>
                                <w:sz w:val="16"/>
                                <w:lang w:val="en-US"/>
                              </w:rPr>
                              <w:t>Kidney Center Heidelberg</w:t>
                            </w:r>
                          </w:p>
                          <w:p w:rsidR="00B04067" w:rsidRPr="00235E2E" w:rsidRDefault="00B04067" w:rsidP="00AD40B1">
                            <w:pPr>
                              <w:spacing w:line="200" w:lineRule="exact"/>
                              <w:rPr>
                                <w:rFonts w:ascii="MetaNormal-Roman" w:hAnsi="MetaNormal-Roman"/>
                                <w:sz w:val="16"/>
                              </w:rPr>
                            </w:pPr>
                            <w:r w:rsidRPr="00235E2E">
                              <w:rPr>
                                <w:rFonts w:ascii="MetaNormal-Roman" w:hAnsi="MetaNormal-Roman"/>
                                <w:sz w:val="16"/>
                              </w:rPr>
                              <w:t>Tel: +49 6221 9112 0</w:t>
                            </w:r>
                          </w:p>
                          <w:p w:rsidR="00B04067" w:rsidRDefault="000A0CC7" w:rsidP="00AD40B1">
                            <w:pPr>
                              <w:spacing w:line="200" w:lineRule="exact"/>
                              <w:rPr>
                                <w:rStyle w:val="Hyperlink"/>
                                <w:rFonts w:ascii="MetaNormal-Roman" w:hAnsi="MetaNormal-Roman"/>
                                <w:sz w:val="16"/>
                                <w:szCs w:val="16"/>
                              </w:rPr>
                            </w:pPr>
                            <w:hyperlink r:id="rId9" w:history="1">
                              <w:r w:rsidR="00B04067" w:rsidRPr="007908E5">
                                <w:rPr>
                                  <w:rStyle w:val="Hyperlink"/>
                                  <w:rFonts w:ascii="MetaNormal-Roman" w:hAnsi="MetaNormal-Roman"/>
                                  <w:sz w:val="16"/>
                                  <w:szCs w:val="16"/>
                                </w:rPr>
                                <w:t>christian.morath@med.uni-heidelberg.de</w:t>
                              </w:r>
                            </w:hyperlink>
                          </w:p>
                          <w:p w:rsidR="00B04067" w:rsidRDefault="00B04067" w:rsidP="00AD40B1">
                            <w:pPr>
                              <w:spacing w:line="200" w:lineRule="exact"/>
                              <w:rPr>
                                <w:rStyle w:val="Hyperlink"/>
                                <w:rFonts w:ascii="MetaNormal-Roman" w:hAnsi="MetaNormal-Roman"/>
                                <w:sz w:val="16"/>
                                <w:szCs w:val="16"/>
                              </w:rPr>
                            </w:pPr>
                          </w:p>
                          <w:p w:rsidR="00B04067" w:rsidRDefault="00B04067" w:rsidP="00AD40B1">
                            <w:pPr>
                              <w:spacing w:line="200" w:lineRule="exact"/>
                              <w:rPr>
                                <w:rStyle w:val="Hyperlink"/>
                                <w:rFonts w:ascii="MetaNormal-Roman" w:hAnsi="MetaNormal-Roman"/>
                                <w:sz w:val="16"/>
                                <w:szCs w:val="16"/>
                              </w:rPr>
                            </w:pPr>
                          </w:p>
                          <w:p w:rsidR="00B04067" w:rsidRPr="001A44EE" w:rsidRDefault="00B04067" w:rsidP="00AD40B1">
                            <w:pPr>
                              <w:spacing w:line="200" w:lineRule="exact"/>
                              <w:rPr>
                                <w:rStyle w:val="Hyperlink"/>
                                <w:rFonts w:ascii="MetaNormal-Roman" w:hAnsi="MetaNormal-Roman"/>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57.35pt;margin-top:127.85pt;width:141.45pt;height:140.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KNlrQIAAKw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" filled="f" stroked="f">
                <v:textbox inset="0,0,0,0">
                  <w:txbxContent>
                    <w:p w:rsidR="00B04067" w:rsidRPr="00F55262" w:rsidRDefault="00B04067" w:rsidP="00AD40B1">
                      <w:pPr>
                        <w:spacing w:line="200" w:lineRule="exact"/>
                        <w:rPr>
                          <w:rFonts w:ascii="MetaBold-Roman" w:hAnsi="MetaBold-Roman"/>
                          <w:sz w:val="16"/>
                          <w:lang w:val="en-US"/>
                        </w:rPr>
                      </w:pPr>
                      <w:r w:rsidRPr="00F55262">
                        <w:rPr>
                          <w:rFonts w:ascii="MetaBold-Roman" w:hAnsi="MetaBold-Roman"/>
                          <w:sz w:val="16"/>
                          <w:lang w:val="en-US"/>
                        </w:rPr>
                        <w:t xml:space="preserve">Institute </w:t>
                      </w:r>
                      <w:r>
                        <w:rPr>
                          <w:rFonts w:ascii="MetaBold-Roman" w:hAnsi="MetaBold-Roman"/>
                          <w:sz w:val="16"/>
                          <w:lang w:val="en-US"/>
                        </w:rPr>
                        <w:t>of</w:t>
                      </w:r>
                      <w:r w:rsidRPr="00F55262">
                        <w:rPr>
                          <w:rFonts w:ascii="MetaBold-Roman" w:hAnsi="MetaBold-Roman"/>
                          <w:sz w:val="16"/>
                          <w:lang w:val="en-US"/>
                        </w:rPr>
                        <w:t xml:space="preserve"> Immunology</w:t>
                      </w:r>
                    </w:p>
                    <w:p w:rsidR="00B04067" w:rsidRPr="00B04067" w:rsidRDefault="00B04067" w:rsidP="00AD40B1">
                      <w:pPr>
                        <w:spacing w:line="200" w:lineRule="exact"/>
                        <w:rPr>
                          <w:rFonts w:ascii="MetaNormal-Roman" w:hAnsi="MetaNormal-Roman"/>
                          <w:sz w:val="16"/>
                          <w:lang w:val="en-US"/>
                        </w:rPr>
                      </w:pPr>
                      <w:r w:rsidRPr="00F55262">
                        <w:rPr>
                          <w:rFonts w:ascii="MetaNormal-Roman" w:hAnsi="MetaNormal-Roman"/>
                          <w:sz w:val="16"/>
                          <w:lang w:val="en-US"/>
                        </w:rPr>
                        <w:t xml:space="preserve">Prof. Dr. med. </w:t>
                      </w:r>
                      <w:r w:rsidRPr="00B04067">
                        <w:rPr>
                          <w:rFonts w:ascii="MetaNormal-Roman" w:hAnsi="MetaNormal-Roman"/>
                          <w:sz w:val="16"/>
                          <w:lang w:val="en-US"/>
                        </w:rPr>
                        <w:t>S. Meuer</w:t>
                      </w:r>
                      <w:r w:rsidRPr="00B04067">
                        <w:rPr>
                          <w:rFonts w:ascii="MetaNormal-Roman" w:hAnsi="MetaNormal-Roman"/>
                          <w:sz w:val="16"/>
                          <w:lang w:val="en-US"/>
                        </w:rPr>
                        <w:br/>
                        <w:t xml:space="preserve">Medical Director </w:t>
                      </w:r>
                    </w:p>
                    <w:p w:rsidR="00B04067" w:rsidRPr="00F55262" w:rsidRDefault="00B04067" w:rsidP="00AD40B1">
                      <w:pPr>
                        <w:spacing w:before="60" w:line="200" w:lineRule="exact"/>
                        <w:rPr>
                          <w:rFonts w:ascii="MetaNormal-Roman" w:hAnsi="MetaNormal-Roman"/>
                          <w:b/>
                          <w:sz w:val="16"/>
                          <w:lang w:val="en-US"/>
                        </w:rPr>
                      </w:pPr>
                      <w:r w:rsidRPr="00F55262">
                        <w:rPr>
                          <w:rFonts w:ascii="MetaNormal-Roman" w:hAnsi="MetaNormal-Roman"/>
                          <w:b/>
                          <w:sz w:val="16"/>
                          <w:lang w:val="en-US"/>
                        </w:rPr>
                        <w:t>Study Director</w:t>
                      </w:r>
                      <w:r>
                        <w:rPr>
                          <w:rFonts w:ascii="MetaNormal-Roman" w:hAnsi="MetaNormal-Roman"/>
                          <w:b/>
                          <w:sz w:val="16"/>
                          <w:lang w:val="en-US"/>
                        </w:rPr>
                        <w:t>s</w:t>
                      </w:r>
                      <w:r w:rsidRPr="00F55262">
                        <w:rPr>
                          <w:rFonts w:ascii="MetaNormal-Roman" w:hAnsi="MetaNormal-Roman"/>
                          <w:b/>
                          <w:sz w:val="16"/>
                          <w:lang w:val="en-US"/>
                        </w:rPr>
                        <w:t>:</w:t>
                      </w:r>
                    </w:p>
                    <w:p w:rsidR="00B04067" w:rsidRPr="001F3E24" w:rsidRDefault="00B04067" w:rsidP="008D590C">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B04067" w:rsidRDefault="00B04067" w:rsidP="00AD40B1">
                      <w:pPr>
                        <w:spacing w:line="200" w:lineRule="exact"/>
                        <w:rPr>
                          <w:rFonts w:ascii="MetaNormal-Roman" w:hAnsi="MetaNormal-Roman"/>
                          <w:sz w:val="16"/>
                          <w:lang w:val="da-DK"/>
                        </w:rPr>
                      </w:pPr>
                      <w:r>
                        <w:rPr>
                          <w:rFonts w:ascii="MetaNormal-Roman" w:hAnsi="MetaNormal-Roman"/>
                          <w:sz w:val="16"/>
                          <w:lang w:val="da-DK"/>
                        </w:rPr>
                        <w:t>Institute of Immunology</w:t>
                      </w:r>
                    </w:p>
                    <w:p w:rsidR="00B04067" w:rsidRPr="001F3E24" w:rsidRDefault="00B04067" w:rsidP="00AD40B1">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6221-564013</w:t>
                      </w:r>
                    </w:p>
                    <w:p w:rsidR="00B04067" w:rsidRPr="00F55262" w:rsidRDefault="000A0CC7" w:rsidP="00AD40B1">
                      <w:pPr>
                        <w:spacing w:line="200" w:lineRule="exact"/>
                        <w:rPr>
                          <w:rFonts w:ascii="MetaNormal-Roman" w:hAnsi="MetaNormal-Roman"/>
                          <w:sz w:val="16"/>
                          <w:lang w:val="da-DK"/>
                        </w:rPr>
                      </w:pPr>
                      <w:hyperlink r:id="rId10" w:history="1">
                        <w:r w:rsidR="00B04067" w:rsidRPr="00F55262">
                          <w:rPr>
                            <w:rStyle w:val="Hyperlink"/>
                            <w:rFonts w:ascii="MetaNormal-Roman" w:hAnsi="MetaNormal-Roman"/>
                            <w:sz w:val="16"/>
                            <w:lang w:val="da-DK"/>
                          </w:rPr>
                          <w:t>caner.suesal@med.uni-heidelberg.de</w:t>
                        </w:r>
                      </w:hyperlink>
                    </w:p>
                    <w:p w:rsidR="00B04067" w:rsidRPr="00B04067" w:rsidRDefault="00B04067" w:rsidP="00AD40B1">
                      <w:pPr>
                        <w:spacing w:before="120" w:line="200" w:lineRule="exact"/>
                        <w:rPr>
                          <w:rFonts w:ascii="MetaNormal-Roman" w:hAnsi="MetaNormal-Roman"/>
                          <w:b/>
                          <w:sz w:val="16"/>
                          <w:lang w:val="en-US"/>
                        </w:rPr>
                      </w:pPr>
                      <w:r w:rsidRPr="00B04067">
                        <w:rPr>
                          <w:rFonts w:ascii="MetaNormal-Roman" w:hAnsi="MetaNormal-Roman"/>
                          <w:b/>
                          <w:sz w:val="16"/>
                          <w:lang w:val="en-US"/>
                        </w:rPr>
                        <w:t>Prof. Dr. med. Christian Morath</w:t>
                      </w:r>
                    </w:p>
                    <w:p w:rsidR="00B04067" w:rsidRPr="00B04067" w:rsidRDefault="00B04067" w:rsidP="00AD40B1">
                      <w:pPr>
                        <w:spacing w:line="200" w:lineRule="exact"/>
                        <w:rPr>
                          <w:rFonts w:ascii="MetaNormal-Roman" w:hAnsi="MetaNormal-Roman"/>
                          <w:sz w:val="16"/>
                          <w:lang w:val="en-US"/>
                        </w:rPr>
                      </w:pPr>
                      <w:r w:rsidRPr="00B04067">
                        <w:rPr>
                          <w:rFonts w:ascii="MetaNormal-Roman" w:hAnsi="MetaNormal-Roman"/>
                          <w:sz w:val="16"/>
                          <w:lang w:val="en-US"/>
                        </w:rPr>
                        <w:t>Kidney Center Heidelberg</w:t>
                      </w:r>
                    </w:p>
                    <w:p w:rsidR="00B04067" w:rsidRPr="00235E2E" w:rsidRDefault="00B04067" w:rsidP="00AD40B1">
                      <w:pPr>
                        <w:spacing w:line="200" w:lineRule="exact"/>
                        <w:rPr>
                          <w:rFonts w:ascii="MetaNormal-Roman" w:hAnsi="MetaNormal-Roman"/>
                          <w:sz w:val="16"/>
                        </w:rPr>
                      </w:pPr>
                      <w:r w:rsidRPr="00235E2E">
                        <w:rPr>
                          <w:rFonts w:ascii="MetaNormal-Roman" w:hAnsi="MetaNormal-Roman"/>
                          <w:sz w:val="16"/>
                        </w:rPr>
                        <w:t>Tel: +49 6221 9112 0</w:t>
                      </w:r>
                    </w:p>
                    <w:p w:rsidR="00B04067" w:rsidRDefault="000A0CC7" w:rsidP="00AD40B1">
                      <w:pPr>
                        <w:spacing w:line="200" w:lineRule="exact"/>
                        <w:rPr>
                          <w:rStyle w:val="Hyperlink"/>
                          <w:rFonts w:ascii="MetaNormal-Roman" w:hAnsi="MetaNormal-Roman"/>
                          <w:sz w:val="16"/>
                          <w:szCs w:val="16"/>
                        </w:rPr>
                      </w:pPr>
                      <w:hyperlink r:id="rId11" w:history="1">
                        <w:r w:rsidR="00B04067" w:rsidRPr="007908E5">
                          <w:rPr>
                            <w:rStyle w:val="Hyperlink"/>
                            <w:rFonts w:ascii="MetaNormal-Roman" w:hAnsi="MetaNormal-Roman"/>
                            <w:sz w:val="16"/>
                            <w:szCs w:val="16"/>
                          </w:rPr>
                          <w:t>christian.morath@med.uni-heidelberg.de</w:t>
                        </w:r>
                      </w:hyperlink>
                    </w:p>
                    <w:p w:rsidR="00B04067" w:rsidRDefault="00B04067" w:rsidP="00AD40B1">
                      <w:pPr>
                        <w:spacing w:line="200" w:lineRule="exact"/>
                        <w:rPr>
                          <w:rStyle w:val="Hyperlink"/>
                          <w:rFonts w:ascii="MetaNormal-Roman" w:hAnsi="MetaNormal-Roman"/>
                          <w:sz w:val="16"/>
                          <w:szCs w:val="16"/>
                        </w:rPr>
                      </w:pPr>
                    </w:p>
                    <w:p w:rsidR="00B04067" w:rsidRDefault="00B04067" w:rsidP="00AD40B1">
                      <w:pPr>
                        <w:spacing w:line="200" w:lineRule="exact"/>
                        <w:rPr>
                          <w:rStyle w:val="Hyperlink"/>
                          <w:rFonts w:ascii="MetaNormal-Roman" w:hAnsi="MetaNormal-Roman"/>
                          <w:sz w:val="16"/>
                          <w:szCs w:val="16"/>
                        </w:rPr>
                      </w:pPr>
                    </w:p>
                    <w:p w:rsidR="00B04067" w:rsidRPr="001A44EE" w:rsidRDefault="00B04067" w:rsidP="00AD40B1">
                      <w:pPr>
                        <w:spacing w:line="200" w:lineRule="exact"/>
                        <w:rPr>
                          <w:rStyle w:val="Hyperlink"/>
                          <w:rFonts w:ascii="MetaNormal-Roman" w:hAnsi="MetaNormal-Roman"/>
                          <w:sz w:val="16"/>
                          <w:szCs w:val="16"/>
                        </w:rPr>
                      </w:pPr>
                    </w:p>
                  </w:txbxContent>
                </v:textbox>
                <w10:wrap anchory="page"/>
                <w10:anchorlock/>
              </v:shape>
            </w:pict>
          </mc:Fallback>
        </mc:AlternateContent>
      </w:r>
      <w:r>
        <w:rPr>
          <w:rFonts w:ascii="MetaNormal-Roman" w:hAnsi="MetaNormal-Roman"/>
          <w:noProof/>
          <w:sz w:val="18"/>
          <w:lang w:eastAsia="de-DE"/>
        </w:rPr>
        <mc:AlternateContent>
          <mc:Choice Requires="wps">
            <w:drawing>
              <wp:anchor distT="0" distB="0" distL="114300" distR="114300" simplePos="0" relativeHeight="251655680" behindDoc="0" locked="0" layoutInCell="1" allowOverlap="1">
                <wp:simplePos x="0" y="0"/>
                <wp:positionH relativeFrom="page">
                  <wp:posOffset>288290</wp:posOffset>
                </wp:positionH>
                <wp:positionV relativeFrom="page">
                  <wp:posOffset>3762375</wp:posOffset>
                </wp:positionV>
                <wp:extent cx="107950" cy="0"/>
                <wp:effectExtent l="12065" t="9525" r="13335" b="9525"/>
                <wp:wrapNone/>
                <wp:docPr id="56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1B47F3" id="Line 3"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7pt,296.25pt" to="31.2pt,2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l12EQIAACk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" strokeweight=".5pt">
                <w10:wrap anchorx="page" anchory="page"/>
              </v:line>
            </w:pict>
          </mc:Fallback>
        </mc:AlternateContent>
      </w:r>
      <w:r w:rsidR="004E17CF" w:rsidRPr="00F55262">
        <w:rPr>
          <w:rFonts w:ascii="MetaNormal-Roman" w:hAnsi="MetaNormal-Roman"/>
          <w:sz w:val="12"/>
          <w:lang w:val="en-US"/>
        </w:rPr>
        <w:t xml:space="preserve">Heidelberg University Hospital </w:t>
      </w:r>
      <w:r w:rsidR="004E17CF" w:rsidRPr="00F55262">
        <w:rPr>
          <w:rFonts w:ascii="MetaNormal-Roman" w:hAnsi="MetaNormal-Roman"/>
          <w:sz w:val="12"/>
          <w:lang w:val="en-US" w:eastAsia="de-DE"/>
        </w:rPr>
        <w:t xml:space="preserve">| </w:t>
      </w:r>
      <w:bookmarkStart w:id="0" w:name="_GoBack"/>
      <w:bookmarkEnd w:id="0"/>
      <w:r w:rsidR="000943D1" w:rsidRPr="00F55262">
        <w:rPr>
          <w:rFonts w:ascii="MetaNormal-Roman" w:hAnsi="MetaNormal-Roman"/>
          <w:sz w:val="12"/>
          <w:lang w:val="en-US"/>
        </w:rPr>
        <w:t xml:space="preserve">Institute of Immunology, </w:t>
      </w:r>
    </w:p>
    <w:p w:rsidR="004E17CF" w:rsidRPr="00C70B11" w:rsidRDefault="000943D1" w:rsidP="00C75AFA">
      <w:pPr>
        <w:autoSpaceDE w:val="0"/>
        <w:autoSpaceDN w:val="0"/>
        <w:adjustRightInd w:val="0"/>
        <w:ind w:right="-586"/>
        <w:rPr>
          <w:rFonts w:ascii="MetaNormal-Roman" w:hAnsi="MetaNormal-Roman"/>
          <w:sz w:val="12"/>
          <w:lang w:val="en-US"/>
        </w:rPr>
        <w:sectPr w:rsidR="004E17CF" w:rsidRPr="00C70B11" w:rsidSect="00313F5E">
          <w:headerReference w:type="even" r:id="rId12"/>
          <w:headerReference w:type="default" r:id="rId13"/>
          <w:footerReference w:type="default" r:id="rId14"/>
          <w:headerReference w:type="first" r:id="rId15"/>
          <w:footerReference w:type="first" r:id="rId16"/>
          <w:type w:val="continuous"/>
          <w:pgSz w:w="11906" w:h="16838" w:code="9"/>
          <w:pgMar w:top="2836" w:right="851" w:bottom="1134" w:left="1134" w:header="680" w:footer="567" w:gutter="0"/>
          <w:cols w:space="708"/>
          <w:titlePg/>
          <w:docGrid w:linePitch="360"/>
        </w:sectPr>
      </w:pPr>
      <w:r w:rsidRPr="00C70B11">
        <w:rPr>
          <w:rFonts w:ascii="MetaNormal-Roman" w:hAnsi="MetaNormal-Roman"/>
          <w:sz w:val="12"/>
          <w:lang w:val="en-US"/>
        </w:rPr>
        <w:t xml:space="preserve">Collaborative Transplant Study </w:t>
      </w:r>
      <w:r w:rsidR="00C75AFA" w:rsidRPr="00C70B11">
        <w:rPr>
          <w:rFonts w:ascii="MetaNormal-Roman" w:hAnsi="MetaNormal-Roman"/>
          <w:sz w:val="12"/>
          <w:lang w:val="en-US" w:eastAsia="de-DE"/>
        </w:rPr>
        <w:t xml:space="preserve">| </w:t>
      </w:r>
      <w:r w:rsidR="004E17CF" w:rsidRPr="00C70B11">
        <w:rPr>
          <w:rFonts w:ascii="MetaNormal-Roman" w:hAnsi="MetaNormal-Roman"/>
          <w:sz w:val="12"/>
          <w:lang w:val="en-US"/>
        </w:rPr>
        <w:t xml:space="preserve">INF </w:t>
      </w:r>
      <w:r w:rsidR="005A7A62" w:rsidRPr="00C70B11">
        <w:rPr>
          <w:rFonts w:ascii="MetaNormal-Roman" w:hAnsi="MetaNormal-Roman"/>
          <w:sz w:val="12"/>
          <w:lang w:val="en-US"/>
        </w:rPr>
        <w:t xml:space="preserve">305 </w:t>
      </w:r>
      <w:r w:rsidR="004E17CF" w:rsidRPr="00C70B11">
        <w:rPr>
          <w:rFonts w:ascii="MetaNormal-Roman" w:hAnsi="MetaNormal-Roman"/>
          <w:sz w:val="12"/>
          <w:lang w:val="en-US" w:eastAsia="de-DE"/>
        </w:rPr>
        <w:t xml:space="preserve">| </w:t>
      </w:r>
      <w:r w:rsidR="00C75AFA" w:rsidRPr="00C70B11">
        <w:rPr>
          <w:rFonts w:ascii="MetaNormal-Roman" w:hAnsi="MetaNormal-Roman"/>
          <w:sz w:val="12"/>
          <w:lang w:val="en-US"/>
        </w:rPr>
        <w:t xml:space="preserve">69120 </w:t>
      </w:r>
      <w:r w:rsidR="004E17CF" w:rsidRPr="00C70B11">
        <w:rPr>
          <w:rFonts w:ascii="MetaNormal-Roman" w:hAnsi="MetaNormal-Roman"/>
          <w:sz w:val="12"/>
          <w:lang w:val="en-US"/>
        </w:rPr>
        <w:t>Heidelberg, Germany</w:t>
      </w:r>
    </w:p>
    <w:p w:rsidR="004E17CF" w:rsidRPr="00C70B11" w:rsidRDefault="004E17CF">
      <w:pPr>
        <w:autoSpaceDE w:val="0"/>
        <w:autoSpaceDN w:val="0"/>
        <w:adjustRightInd w:val="0"/>
        <w:rPr>
          <w:sz w:val="2"/>
          <w:lang w:val="en-US"/>
        </w:rPr>
      </w:pPr>
    </w:p>
    <w:p w:rsidR="004E17CF" w:rsidRPr="00C70B11" w:rsidRDefault="004E17CF">
      <w:pPr>
        <w:pStyle w:val="Kopfzeile"/>
        <w:tabs>
          <w:tab w:val="left" w:pos="708"/>
        </w:tabs>
        <w:rPr>
          <w:sz w:val="10"/>
          <w:lang w:val="en-US"/>
        </w:rPr>
      </w:pPr>
    </w:p>
    <w:p w:rsidR="00AD40B1" w:rsidRPr="00C70B11" w:rsidRDefault="00AD40B1">
      <w:pPr>
        <w:rPr>
          <w:rFonts w:ascii="MetaNormal-Roman" w:hAnsi="MetaNormal-Roman"/>
          <w:lang w:val="en-US"/>
        </w:rPr>
      </w:pPr>
    </w:p>
    <w:p w:rsidR="00B00691" w:rsidRPr="00C70B11" w:rsidRDefault="001D7FD1">
      <w:pPr>
        <w:rPr>
          <w:rFonts w:ascii="MetaNormal-Roman" w:hAnsi="MetaNormal-Roman"/>
          <w:lang w:val="en-US"/>
        </w:rPr>
      </w:pPr>
      <w:r>
        <w:rPr>
          <w:rFonts w:ascii="MetaNormal-Roman" w:hAnsi="MetaNormal-Roman"/>
          <w:noProof/>
          <w:lang w:eastAsia="de-DE"/>
        </w:rPr>
        <mc:AlternateContent>
          <mc:Choice Requires="wps">
            <w:drawing>
              <wp:anchor distT="0" distB="0" distL="114300" distR="114300" simplePos="0" relativeHeight="251659776" behindDoc="0" locked="0" layoutInCell="1" allowOverlap="1">
                <wp:simplePos x="0" y="0"/>
                <wp:positionH relativeFrom="column">
                  <wp:posOffset>108585</wp:posOffset>
                </wp:positionH>
                <wp:positionV relativeFrom="paragraph">
                  <wp:posOffset>84455</wp:posOffset>
                </wp:positionV>
                <wp:extent cx="1556385" cy="612775"/>
                <wp:effectExtent l="3810" t="0" r="1905" b="0"/>
                <wp:wrapNone/>
                <wp:docPr id="56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385"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4067" w:rsidRDefault="00B04067" w:rsidP="00B00691">
                            <w:pPr>
                              <w:pBdr>
                                <w:top w:val="single" w:sz="4" w:space="1" w:color="auto"/>
                                <w:left w:val="single" w:sz="4" w:space="4" w:color="auto"/>
                                <w:bottom w:val="single" w:sz="4" w:space="1" w:color="auto"/>
                                <w:right w:val="single" w:sz="4" w:space="4" w:color="auto"/>
                              </w:pBdr>
                              <w:rPr>
                                <w:sz w:val="24"/>
                                <w:szCs w:val="24"/>
                              </w:rPr>
                            </w:pPr>
                          </w:p>
                          <w:p w:rsidR="00B04067" w:rsidRPr="00AC2B04" w:rsidRDefault="00B04067"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sidRPr="00AC2B04">
                              <w:rPr>
                                <w:rFonts w:ascii="Arial" w:hAnsi="Arial" w:cs="Arial"/>
                                <w:sz w:val="22"/>
                                <w:szCs w:val="22"/>
                              </w:rPr>
                              <w:t xml:space="preserve">Patient </w:t>
                            </w:r>
                            <w:r>
                              <w:rPr>
                                <w:rFonts w:ascii="Arial" w:hAnsi="Arial" w:cs="Arial"/>
                                <w:sz w:val="22"/>
                                <w:szCs w:val="22"/>
                              </w:rPr>
                              <w:t>L</w:t>
                            </w:r>
                            <w:r w:rsidRPr="00AC2B04">
                              <w:rPr>
                                <w:rFonts w:ascii="Arial" w:hAnsi="Arial" w:cs="Arial"/>
                                <w:sz w:val="22"/>
                                <w:szCs w:val="22"/>
                              </w:rPr>
                              <w:t>abel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margin-left:8.55pt;margin-top:6.65pt;width:122.55pt;height:48.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umHsgIAALI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" filled="f" stroked="f">
                <v:textbox inset="0,0,0,0">
                  <w:txbxContent>
                    <w:p w:rsidR="00B04067" w:rsidRDefault="00B04067" w:rsidP="00B00691">
                      <w:pPr>
                        <w:pBdr>
                          <w:top w:val="single" w:sz="4" w:space="1" w:color="auto"/>
                          <w:left w:val="single" w:sz="4" w:space="4" w:color="auto"/>
                          <w:bottom w:val="single" w:sz="4" w:space="1" w:color="auto"/>
                          <w:right w:val="single" w:sz="4" w:space="4" w:color="auto"/>
                        </w:pBdr>
                        <w:rPr>
                          <w:sz w:val="24"/>
                          <w:szCs w:val="24"/>
                        </w:rPr>
                      </w:pPr>
                    </w:p>
                    <w:p w:rsidR="00B04067" w:rsidRPr="00AC2B04" w:rsidRDefault="00B04067"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sidRPr="00AC2B04">
                        <w:rPr>
                          <w:rFonts w:ascii="Arial" w:hAnsi="Arial" w:cs="Arial"/>
                          <w:sz w:val="22"/>
                          <w:szCs w:val="22"/>
                        </w:rPr>
                        <w:t xml:space="preserve">Patient </w:t>
                      </w:r>
                      <w:r>
                        <w:rPr>
                          <w:rFonts w:ascii="Arial" w:hAnsi="Arial" w:cs="Arial"/>
                          <w:sz w:val="22"/>
                          <w:szCs w:val="22"/>
                        </w:rPr>
                        <w:t>L</w:t>
                      </w:r>
                      <w:r w:rsidRPr="00AC2B04">
                        <w:rPr>
                          <w:rFonts w:ascii="Arial" w:hAnsi="Arial" w:cs="Arial"/>
                          <w:sz w:val="22"/>
                          <w:szCs w:val="22"/>
                        </w:rPr>
                        <w:t>abel</w:t>
                      </w:r>
                    </w:p>
                  </w:txbxContent>
                </v:textbox>
              </v:shape>
            </w:pict>
          </mc:Fallback>
        </mc:AlternateContent>
      </w: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E72F41" w:rsidRPr="00C70B11" w:rsidRDefault="00E72F41">
      <w:pPr>
        <w:rPr>
          <w:rFonts w:ascii="MetaNormal-Roman" w:hAnsi="MetaNormal-Roman"/>
          <w:lang w:val="en-US"/>
        </w:rPr>
      </w:pPr>
    </w:p>
    <w:p w:rsidR="00E83222" w:rsidRDefault="00E83222" w:rsidP="00270A5D">
      <w:pPr>
        <w:ind w:left="907" w:hanging="907"/>
        <w:jc w:val="center"/>
        <w:rPr>
          <w:rFonts w:ascii="Calibri" w:eastAsia="Calibri" w:hAnsi="Calibri" w:cs="Calibri"/>
          <w:b/>
          <w:sz w:val="28"/>
          <w:szCs w:val="28"/>
          <w:lang w:val="en-US"/>
        </w:rPr>
      </w:pPr>
    </w:p>
    <w:p w:rsidR="00E72F41" w:rsidRPr="00E83222" w:rsidRDefault="00E72F41" w:rsidP="00270A5D">
      <w:pPr>
        <w:spacing w:after="120"/>
        <w:ind w:left="907" w:hanging="907"/>
        <w:jc w:val="center"/>
        <w:rPr>
          <w:rFonts w:ascii="Calibri" w:eastAsia="Calibri" w:hAnsi="Calibri" w:cs="Calibri"/>
          <w:b/>
          <w:sz w:val="28"/>
          <w:szCs w:val="28"/>
          <w:lang w:val="en-US"/>
        </w:rPr>
      </w:pPr>
      <w:r w:rsidRPr="00E83222">
        <w:rPr>
          <w:rFonts w:ascii="Calibri" w:eastAsia="Calibri" w:hAnsi="Calibri" w:cs="Calibri"/>
          <w:b/>
          <w:sz w:val="28"/>
          <w:szCs w:val="28"/>
          <w:lang w:val="en-US"/>
        </w:rPr>
        <w:t xml:space="preserve">Collaborative Transplant Study Covid-19 </w:t>
      </w:r>
      <w:r w:rsidR="002F0624" w:rsidRPr="00270A5D">
        <w:rPr>
          <w:rFonts w:ascii="Calibri" w:eastAsia="Calibri" w:hAnsi="Calibri" w:cs="Calibri"/>
          <w:b/>
          <w:sz w:val="28"/>
          <w:szCs w:val="28"/>
          <w:lang w:val="en-US"/>
        </w:rPr>
        <w:t>Serum</w:t>
      </w:r>
      <w:r w:rsidR="002F0624">
        <w:rPr>
          <w:rFonts w:ascii="Calibri" w:eastAsia="Calibri" w:hAnsi="Calibri" w:cs="Calibri"/>
          <w:b/>
          <w:sz w:val="28"/>
          <w:szCs w:val="28"/>
          <w:lang w:val="en-US"/>
        </w:rPr>
        <w:t xml:space="preserve"> Study</w:t>
      </w:r>
    </w:p>
    <w:p w:rsidR="00AD40B1" w:rsidRPr="00F55262" w:rsidRDefault="00E72F41" w:rsidP="00270A5D">
      <w:pPr>
        <w:ind w:left="907" w:hanging="907"/>
        <w:jc w:val="center"/>
        <w:rPr>
          <w:rFonts w:ascii="Calibri" w:eastAsia="Calibri" w:hAnsi="Calibri" w:cs="Calibri"/>
          <w:b/>
          <w:sz w:val="28"/>
          <w:szCs w:val="28"/>
          <w:lang w:val="en-US"/>
        </w:rPr>
      </w:pPr>
      <w:r w:rsidRPr="00F55262">
        <w:rPr>
          <w:rFonts w:ascii="Calibri" w:eastAsia="Calibri" w:hAnsi="Calibri" w:cs="Calibri"/>
          <w:b/>
          <w:sz w:val="28"/>
          <w:szCs w:val="28"/>
          <w:lang w:val="en-US"/>
        </w:rPr>
        <w:t>"Antibody formation against the graft after SARS-CoV-2 infection"</w:t>
      </w:r>
    </w:p>
    <w:p w:rsidR="00E83222" w:rsidRPr="00F55262" w:rsidRDefault="00E83222" w:rsidP="00270A5D">
      <w:pPr>
        <w:autoSpaceDE w:val="0"/>
        <w:autoSpaceDN w:val="0"/>
        <w:adjustRightInd w:val="0"/>
        <w:jc w:val="center"/>
        <w:rPr>
          <w:rFonts w:ascii="Calibri" w:eastAsia="Calibri" w:hAnsi="Calibri" w:cs="Calibri"/>
          <w:b/>
          <w:sz w:val="28"/>
          <w:szCs w:val="28"/>
          <w:lang w:val="en-US"/>
        </w:rPr>
      </w:pPr>
    </w:p>
    <w:p w:rsidR="000C0121" w:rsidRPr="00F55262" w:rsidRDefault="000C0121" w:rsidP="0010331A">
      <w:pPr>
        <w:autoSpaceDE w:val="0"/>
        <w:autoSpaceDN w:val="0"/>
        <w:adjustRightInd w:val="0"/>
        <w:jc w:val="center"/>
        <w:rPr>
          <w:rFonts w:ascii="Calibri" w:eastAsia="Calibri" w:hAnsi="Calibri" w:cs="Calibri"/>
          <w:b/>
          <w:i/>
          <w:sz w:val="24"/>
          <w:szCs w:val="32"/>
          <w:lang w:val="en-US"/>
        </w:rPr>
      </w:pPr>
      <w:r w:rsidRPr="00F55262">
        <w:rPr>
          <w:rFonts w:ascii="Calibri" w:eastAsia="Calibri" w:hAnsi="Calibri" w:cs="Calibri"/>
          <w:b/>
          <w:i/>
          <w:sz w:val="24"/>
          <w:szCs w:val="32"/>
          <w:lang w:val="en-US"/>
        </w:rPr>
        <w:t xml:space="preserve">Information </w:t>
      </w:r>
      <w:r w:rsidR="00B04067">
        <w:rPr>
          <w:rFonts w:ascii="Calibri" w:eastAsia="Calibri" w:hAnsi="Calibri" w:cs="Calibri"/>
          <w:b/>
          <w:i/>
          <w:sz w:val="24"/>
          <w:szCs w:val="32"/>
          <w:lang w:val="en-US"/>
        </w:rPr>
        <w:t>H</w:t>
      </w:r>
      <w:r w:rsidR="0010331A" w:rsidRPr="00F55262">
        <w:rPr>
          <w:rFonts w:ascii="Calibri" w:eastAsia="Calibri" w:hAnsi="Calibri" w:cs="Calibri"/>
          <w:b/>
          <w:i/>
          <w:sz w:val="24"/>
          <w:szCs w:val="32"/>
          <w:lang w:val="en-US"/>
        </w:rPr>
        <w:t>andout</w:t>
      </w:r>
    </w:p>
    <w:p w:rsidR="006E51C4" w:rsidRPr="00F55262" w:rsidRDefault="000C0121" w:rsidP="00D55EC1">
      <w:pPr>
        <w:autoSpaceDE w:val="0"/>
        <w:autoSpaceDN w:val="0"/>
        <w:adjustRightInd w:val="0"/>
        <w:jc w:val="center"/>
        <w:rPr>
          <w:rFonts w:ascii="Calibri" w:eastAsia="Calibri" w:hAnsi="Calibri" w:cs="Calibri"/>
          <w:b/>
          <w:i/>
          <w:sz w:val="24"/>
          <w:szCs w:val="24"/>
          <w:lang w:val="en-US"/>
        </w:rPr>
      </w:pPr>
      <w:r w:rsidRPr="00F55262">
        <w:rPr>
          <w:rFonts w:ascii="Calibri" w:eastAsia="Calibri" w:hAnsi="Calibri" w:cs="Calibri"/>
          <w:b/>
          <w:i/>
          <w:sz w:val="24"/>
          <w:szCs w:val="32"/>
          <w:lang w:val="en-US"/>
        </w:rPr>
        <w:t xml:space="preserve">for transplanted patients with SARS-CoV-2 infection </w:t>
      </w:r>
      <w:r w:rsidR="00D55EC1" w:rsidRPr="00F55262">
        <w:rPr>
          <w:rFonts w:ascii="Calibri" w:eastAsia="Calibri" w:hAnsi="Calibri" w:cs="Calibri"/>
          <w:b/>
          <w:i/>
          <w:sz w:val="24"/>
          <w:szCs w:val="32"/>
          <w:lang w:val="en-US"/>
        </w:rPr>
        <w:t>before</w:t>
      </w:r>
      <w:r w:rsidRPr="00F55262">
        <w:rPr>
          <w:rFonts w:ascii="Calibri" w:eastAsia="Calibri" w:hAnsi="Calibri" w:cs="Calibri"/>
          <w:b/>
          <w:i/>
          <w:sz w:val="24"/>
          <w:szCs w:val="32"/>
          <w:lang w:val="en-US"/>
        </w:rPr>
        <w:t xml:space="preserve"> transplantation</w:t>
      </w:r>
    </w:p>
    <w:p w:rsidR="001D6B59" w:rsidRPr="00F55262" w:rsidRDefault="001D6B59" w:rsidP="001D6B59">
      <w:pPr>
        <w:autoSpaceDE w:val="0"/>
        <w:autoSpaceDN w:val="0"/>
        <w:adjustRightInd w:val="0"/>
        <w:jc w:val="both"/>
        <w:rPr>
          <w:rFonts w:ascii="Calibri" w:eastAsia="Calibri" w:hAnsi="Calibri" w:cs="Calibri"/>
          <w:sz w:val="24"/>
          <w:szCs w:val="24"/>
          <w:lang w:val="en-US"/>
        </w:rPr>
      </w:pPr>
    </w:p>
    <w:p w:rsidR="001D6B59" w:rsidRPr="00F55262" w:rsidRDefault="001D6B59" w:rsidP="009C1D92">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Dear Patient</w:t>
      </w:r>
    </w:p>
    <w:p w:rsidR="001D6B59" w:rsidRPr="00F55262" w:rsidRDefault="00B04067" w:rsidP="00DE6838">
      <w:pPr>
        <w:jc w:val="both"/>
        <w:rPr>
          <w:rFonts w:ascii="Calibri" w:eastAsia="Calibri" w:hAnsi="Calibri" w:cs="Calibri"/>
          <w:sz w:val="22"/>
          <w:szCs w:val="22"/>
          <w:lang w:val="en-US"/>
        </w:rPr>
      </w:pPr>
      <w:r>
        <w:rPr>
          <w:rFonts w:ascii="Calibri" w:eastAsia="Calibri" w:hAnsi="Calibri" w:cs="Calibri"/>
          <w:sz w:val="22"/>
          <w:szCs w:val="22"/>
          <w:lang w:val="en-US"/>
        </w:rPr>
        <w:t>B</w:t>
      </w:r>
      <w:r w:rsidR="005C4370">
        <w:rPr>
          <w:rFonts w:ascii="Calibri" w:eastAsia="Calibri" w:hAnsi="Calibri" w:cs="Calibri"/>
          <w:sz w:val="22"/>
          <w:szCs w:val="22"/>
          <w:lang w:val="en-US"/>
        </w:rPr>
        <w:t>y</w:t>
      </w:r>
      <w:r w:rsidR="005C4370" w:rsidRPr="00F55262">
        <w:rPr>
          <w:rFonts w:ascii="Calibri" w:eastAsia="Calibri" w:hAnsi="Calibri" w:cs="Calibri"/>
          <w:sz w:val="22"/>
          <w:szCs w:val="22"/>
          <w:lang w:val="en-US"/>
        </w:rPr>
        <w:t xml:space="preserve"> </w:t>
      </w:r>
      <w:r w:rsidR="001D6B59" w:rsidRPr="00F55262">
        <w:rPr>
          <w:rFonts w:ascii="Calibri" w:eastAsia="Calibri" w:hAnsi="Calibri" w:cs="Calibri"/>
          <w:sz w:val="22"/>
          <w:szCs w:val="22"/>
          <w:lang w:val="en-US"/>
        </w:rPr>
        <w:t xml:space="preserve">this letter we invite you to participate in the above mentioned </w:t>
      </w:r>
      <w:r w:rsidR="0084643C" w:rsidRPr="00F55262">
        <w:rPr>
          <w:rFonts w:ascii="Calibri" w:eastAsia="Calibri" w:hAnsi="Calibri" w:cs="Calibri"/>
          <w:sz w:val="22"/>
          <w:szCs w:val="22"/>
          <w:lang w:val="en-US"/>
        </w:rPr>
        <w:t xml:space="preserve">multicenter </w:t>
      </w:r>
      <w:r w:rsidR="001D6B59" w:rsidRPr="00F55262">
        <w:rPr>
          <w:rFonts w:ascii="Calibri" w:eastAsia="Calibri" w:hAnsi="Calibri" w:cs="Calibri"/>
          <w:sz w:val="22"/>
          <w:szCs w:val="22"/>
          <w:lang w:val="en-US"/>
        </w:rPr>
        <w:t xml:space="preserve">study. Please read the following information carefully. </w:t>
      </w:r>
      <w:r w:rsidR="005C4370">
        <w:rPr>
          <w:rFonts w:ascii="Calibri" w:eastAsia="Calibri" w:hAnsi="Calibri" w:cs="Calibri"/>
          <w:sz w:val="22"/>
          <w:szCs w:val="22"/>
          <w:lang w:val="en-US"/>
        </w:rPr>
        <w:t>On this basis, y</w:t>
      </w:r>
      <w:r w:rsidR="001D6B59" w:rsidRPr="00F55262">
        <w:rPr>
          <w:rFonts w:ascii="Calibri" w:eastAsia="Calibri" w:hAnsi="Calibri" w:cs="Calibri"/>
          <w:sz w:val="22"/>
          <w:szCs w:val="22"/>
          <w:lang w:val="en-US"/>
        </w:rPr>
        <w:t xml:space="preserve">ou can decide whether you would like to participate or not. Allow yourself sufficient time and ask the study staff any questions that are important to you. The study is </w:t>
      </w:r>
      <w:r w:rsidR="005C4370">
        <w:rPr>
          <w:rFonts w:ascii="Calibri" w:eastAsia="Calibri" w:hAnsi="Calibri" w:cs="Calibri"/>
          <w:sz w:val="22"/>
          <w:szCs w:val="22"/>
          <w:lang w:val="en-US"/>
        </w:rPr>
        <w:t>funded</w:t>
      </w:r>
      <w:r w:rsidR="005C4370" w:rsidRPr="00F55262">
        <w:rPr>
          <w:rFonts w:ascii="Calibri" w:eastAsia="Calibri" w:hAnsi="Calibri" w:cs="Calibri"/>
          <w:sz w:val="22"/>
          <w:szCs w:val="22"/>
          <w:lang w:val="en-US"/>
        </w:rPr>
        <w:t xml:space="preserve"> </w:t>
      </w:r>
      <w:r w:rsidR="00DE6838" w:rsidRPr="00F55262">
        <w:rPr>
          <w:rFonts w:ascii="Calibri" w:eastAsia="Calibri" w:hAnsi="Calibri" w:cs="Calibri"/>
          <w:sz w:val="22"/>
          <w:szCs w:val="22"/>
          <w:lang w:val="en-US"/>
        </w:rPr>
        <w:t>by</w:t>
      </w:r>
      <w:r w:rsidR="001D6B59" w:rsidRPr="00F55262">
        <w:rPr>
          <w:rFonts w:ascii="Calibri" w:eastAsia="Calibri" w:hAnsi="Calibri" w:cs="Calibri"/>
          <w:sz w:val="22"/>
          <w:szCs w:val="22"/>
          <w:lang w:val="en-US"/>
        </w:rPr>
        <w:t xml:space="preserve"> the Institute of Immunology in Heidelberg. In addition, project funding from third parties is sought. There are no conflicts of interest (both financial and personal) for any department or individual involved in the study.</w:t>
      </w:r>
    </w:p>
    <w:p w:rsidR="001D6B59" w:rsidRPr="00F55262" w:rsidRDefault="001D6B59" w:rsidP="00A056E0">
      <w:pPr>
        <w:autoSpaceDE w:val="0"/>
        <w:autoSpaceDN w:val="0"/>
        <w:adjustRightInd w:val="0"/>
        <w:spacing w:before="240"/>
        <w:jc w:val="both"/>
        <w:rPr>
          <w:rFonts w:ascii="Calibri" w:eastAsia="Calibri" w:hAnsi="Calibri" w:cs="Calibri"/>
          <w:b/>
          <w:sz w:val="22"/>
          <w:szCs w:val="22"/>
          <w:lang w:val="en-US"/>
        </w:rPr>
      </w:pPr>
      <w:r w:rsidRPr="00F55262">
        <w:rPr>
          <w:rFonts w:ascii="Calibri" w:eastAsia="Calibri" w:hAnsi="Calibri" w:cs="Calibri"/>
          <w:b/>
          <w:sz w:val="22"/>
          <w:szCs w:val="22"/>
          <w:lang w:val="en-US"/>
        </w:rPr>
        <w:t>What is the objective of the study?</w:t>
      </w:r>
    </w:p>
    <w:p w:rsidR="00E83222" w:rsidRPr="00F55262" w:rsidRDefault="00564624" w:rsidP="009C1D92">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In this study, we would like to investigate</w:t>
      </w:r>
      <w:r w:rsidR="005C4370">
        <w:rPr>
          <w:rFonts w:ascii="Calibri" w:eastAsia="Calibri" w:hAnsi="Calibri" w:cs="Calibri"/>
          <w:sz w:val="22"/>
          <w:szCs w:val="22"/>
          <w:lang w:val="en-US"/>
        </w:rPr>
        <w:t xml:space="preserve"> whether</w:t>
      </w:r>
      <w:r w:rsidRPr="00F55262">
        <w:rPr>
          <w:rFonts w:ascii="Calibri" w:eastAsia="Calibri" w:hAnsi="Calibri" w:cs="Calibri"/>
          <w:sz w:val="22"/>
          <w:szCs w:val="22"/>
          <w:lang w:val="en-US"/>
        </w:rPr>
        <w:t xml:space="preserve"> </w:t>
      </w:r>
    </w:p>
    <w:p w:rsidR="00E83222" w:rsidRPr="00F55262" w:rsidRDefault="0047016F" w:rsidP="009C1D92">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(a) </w:t>
      </w:r>
      <w:r w:rsidR="00564624" w:rsidRPr="00F55262">
        <w:rPr>
          <w:rFonts w:ascii="Calibri" w:eastAsia="Calibri" w:hAnsi="Calibri" w:cs="Calibri"/>
          <w:sz w:val="22"/>
          <w:szCs w:val="22"/>
          <w:lang w:val="en-US"/>
        </w:rPr>
        <w:t xml:space="preserve">patients who </w:t>
      </w:r>
      <w:r w:rsidR="005C4370">
        <w:rPr>
          <w:rFonts w:ascii="Calibri" w:eastAsia="Calibri" w:hAnsi="Calibri" w:cs="Calibri"/>
          <w:sz w:val="22"/>
          <w:szCs w:val="22"/>
          <w:lang w:val="en-US"/>
        </w:rPr>
        <w:t>had a</w:t>
      </w:r>
      <w:r w:rsidR="005C4370" w:rsidRPr="00F55262">
        <w:rPr>
          <w:rFonts w:ascii="Calibri" w:eastAsia="Calibri" w:hAnsi="Calibri" w:cs="Calibri"/>
          <w:sz w:val="22"/>
          <w:szCs w:val="22"/>
          <w:lang w:val="en-US"/>
        </w:rPr>
        <w:t xml:space="preserve"> </w:t>
      </w:r>
      <w:r w:rsidR="00B04067">
        <w:rPr>
          <w:rFonts w:ascii="Calibri" w:eastAsia="Calibri" w:hAnsi="Calibri" w:cs="Calibri"/>
          <w:sz w:val="22"/>
          <w:szCs w:val="22"/>
          <w:lang w:val="en-US"/>
        </w:rPr>
        <w:t>C</w:t>
      </w:r>
      <w:r w:rsidR="00502658" w:rsidRPr="00F55262">
        <w:rPr>
          <w:rFonts w:ascii="Calibri" w:eastAsia="Calibri" w:hAnsi="Calibri" w:cs="Calibri"/>
          <w:sz w:val="22"/>
          <w:szCs w:val="22"/>
          <w:lang w:val="en-US"/>
        </w:rPr>
        <w:t xml:space="preserve">orona virus </w:t>
      </w:r>
      <w:r w:rsidRPr="00F55262">
        <w:rPr>
          <w:rFonts w:ascii="Calibri" w:eastAsia="Calibri" w:hAnsi="Calibri" w:cs="Calibri"/>
          <w:sz w:val="22"/>
          <w:szCs w:val="22"/>
          <w:lang w:val="en-US"/>
        </w:rPr>
        <w:t xml:space="preserve">(SARS-CoV-2) </w:t>
      </w:r>
      <w:r w:rsidR="00564624" w:rsidRPr="00F55262">
        <w:rPr>
          <w:rFonts w:ascii="Calibri" w:eastAsia="Calibri" w:hAnsi="Calibri" w:cs="Calibri"/>
          <w:sz w:val="22"/>
          <w:szCs w:val="22"/>
          <w:lang w:val="en-US"/>
        </w:rPr>
        <w:t xml:space="preserve">infection before or after </w:t>
      </w:r>
      <w:r w:rsidR="0084643C" w:rsidRPr="00F55262">
        <w:rPr>
          <w:rFonts w:ascii="Calibri" w:eastAsia="Calibri" w:hAnsi="Calibri" w:cs="Calibri"/>
          <w:sz w:val="22"/>
          <w:szCs w:val="22"/>
          <w:lang w:val="en-US"/>
        </w:rPr>
        <w:t xml:space="preserve">organ transplantation </w:t>
      </w:r>
      <w:r w:rsidR="00564624" w:rsidRPr="00F55262">
        <w:rPr>
          <w:rFonts w:ascii="Calibri" w:eastAsia="Calibri" w:hAnsi="Calibri" w:cs="Calibri"/>
          <w:sz w:val="22"/>
          <w:szCs w:val="22"/>
          <w:lang w:val="en-US"/>
        </w:rPr>
        <w:t xml:space="preserve">are </w:t>
      </w:r>
      <w:r w:rsidR="00643DB9" w:rsidRPr="00F55262">
        <w:rPr>
          <w:rFonts w:ascii="Calibri" w:eastAsia="Calibri" w:hAnsi="Calibri" w:cs="Calibri"/>
          <w:sz w:val="22"/>
          <w:szCs w:val="22"/>
          <w:lang w:val="en-US"/>
        </w:rPr>
        <w:t xml:space="preserve">more likely to </w:t>
      </w:r>
      <w:r w:rsidR="00564624" w:rsidRPr="00F55262">
        <w:rPr>
          <w:rFonts w:ascii="Calibri" w:eastAsia="Calibri" w:hAnsi="Calibri" w:cs="Calibri"/>
          <w:sz w:val="22"/>
          <w:szCs w:val="22"/>
          <w:lang w:val="en-US"/>
        </w:rPr>
        <w:t xml:space="preserve">develop antibodies </w:t>
      </w:r>
      <w:r w:rsidR="005C4370">
        <w:rPr>
          <w:rFonts w:ascii="Calibri" w:eastAsia="Calibri" w:hAnsi="Calibri" w:cs="Calibri"/>
          <w:sz w:val="22"/>
          <w:szCs w:val="22"/>
          <w:lang w:val="en-US"/>
        </w:rPr>
        <w:t>against</w:t>
      </w:r>
      <w:r w:rsidR="005C4370" w:rsidRPr="00F55262">
        <w:rPr>
          <w:rFonts w:ascii="Calibri" w:eastAsia="Calibri" w:hAnsi="Calibri" w:cs="Calibri"/>
          <w:sz w:val="22"/>
          <w:szCs w:val="22"/>
          <w:lang w:val="en-US"/>
        </w:rPr>
        <w:t xml:space="preserve"> </w:t>
      </w:r>
      <w:r w:rsidR="00D63AB8" w:rsidRPr="00F55262">
        <w:rPr>
          <w:rFonts w:ascii="Calibri" w:eastAsia="Calibri" w:hAnsi="Calibri" w:cs="Calibri"/>
          <w:sz w:val="22"/>
          <w:szCs w:val="22"/>
          <w:lang w:val="en-US"/>
        </w:rPr>
        <w:t xml:space="preserve">their transplant </w:t>
      </w:r>
      <w:r w:rsidR="00564624" w:rsidRPr="00F55262">
        <w:rPr>
          <w:rFonts w:ascii="Calibri" w:eastAsia="Calibri" w:hAnsi="Calibri" w:cs="Calibri"/>
          <w:sz w:val="22"/>
          <w:szCs w:val="22"/>
          <w:lang w:val="en-US"/>
        </w:rPr>
        <w:t xml:space="preserve">than control patients </w:t>
      </w:r>
      <w:r w:rsidR="00643DB9" w:rsidRPr="00F55262">
        <w:rPr>
          <w:rFonts w:ascii="Calibri" w:eastAsia="Calibri" w:hAnsi="Calibri" w:cs="Calibri"/>
          <w:sz w:val="22"/>
          <w:szCs w:val="22"/>
          <w:lang w:val="en-US"/>
        </w:rPr>
        <w:t xml:space="preserve">without infection </w:t>
      </w:r>
      <w:r w:rsidR="00564624" w:rsidRPr="00F55262">
        <w:rPr>
          <w:rFonts w:ascii="Calibri" w:eastAsia="Calibri" w:hAnsi="Calibri" w:cs="Calibri"/>
          <w:sz w:val="22"/>
          <w:szCs w:val="22"/>
          <w:lang w:val="en-US"/>
        </w:rPr>
        <w:t xml:space="preserve">depending </w:t>
      </w:r>
      <w:r w:rsidR="0084643C" w:rsidRPr="00F55262">
        <w:rPr>
          <w:rFonts w:ascii="Calibri" w:eastAsia="Calibri" w:hAnsi="Calibri" w:cs="Calibri"/>
          <w:sz w:val="22"/>
          <w:szCs w:val="22"/>
          <w:lang w:val="en-US"/>
        </w:rPr>
        <w:t xml:space="preserve">on the </w:t>
      </w:r>
      <w:r w:rsidR="00564624" w:rsidRPr="00F55262">
        <w:rPr>
          <w:rFonts w:ascii="Calibri" w:eastAsia="Calibri" w:hAnsi="Calibri" w:cs="Calibri"/>
          <w:sz w:val="22"/>
          <w:szCs w:val="22"/>
          <w:lang w:val="en-US"/>
        </w:rPr>
        <w:t xml:space="preserve">severity of the </w:t>
      </w:r>
      <w:r w:rsidR="0084643C" w:rsidRPr="00F55262">
        <w:rPr>
          <w:rFonts w:ascii="Calibri" w:eastAsia="Calibri" w:hAnsi="Calibri" w:cs="Calibri"/>
          <w:sz w:val="22"/>
          <w:szCs w:val="22"/>
          <w:lang w:val="en-US"/>
        </w:rPr>
        <w:t>disease</w:t>
      </w:r>
      <w:r w:rsidR="000875F2" w:rsidRPr="00F55262">
        <w:rPr>
          <w:rFonts w:ascii="Calibri" w:eastAsia="Calibri" w:hAnsi="Calibri" w:cs="Calibri"/>
          <w:sz w:val="22"/>
          <w:szCs w:val="22"/>
          <w:lang w:val="en-US"/>
        </w:rPr>
        <w:t xml:space="preserve"> </w:t>
      </w:r>
    </w:p>
    <w:p w:rsidR="00E83222" w:rsidRPr="00F55262" w:rsidRDefault="0047016F" w:rsidP="009C1D92">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b) </w:t>
      </w:r>
      <w:r w:rsidR="00564624" w:rsidRPr="00F55262">
        <w:rPr>
          <w:rFonts w:ascii="Calibri" w:eastAsia="Calibri" w:hAnsi="Calibri" w:cs="Calibri"/>
          <w:sz w:val="22"/>
          <w:szCs w:val="22"/>
          <w:lang w:val="en-US"/>
        </w:rPr>
        <w:t xml:space="preserve">the </w:t>
      </w:r>
      <w:r w:rsidR="000875F2" w:rsidRPr="00F55262">
        <w:rPr>
          <w:rFonts w:ascii="Calibri" w:eastAsia="Calibri" w:hAnsi="Calibri" w:cs="Calibri"/>
          <w:sz w:val="22"/>
          <w:szCs w:val="22"/>
          <w:lang w:val="en-US"/>
        </w:rPr>
        <w:t xml:space="preserve">formation of such graft-damaging </w:t>
      </w:r>
      <w:r w:rsidR="00643DB9" w:rsidRPr="00F55262">
        <w:rPr>
          <w:rFonts w:ascii="Calibri" w:eastAsia="Calibri" w:hAnsi="Calibri" w:cs="Calibri"/>
          <w:sz w:val="22"/>
          <w:szCs w:val="22"/>
          <w:lang w:val="en-US"/>
        </w:rPr>
        <w:t xml:space="preserve">antibodies </w:t>
      </w:r>
      <w:r w:rsidR="00564624" w:rsidRPr="00F55262">
        <w:rPr>
          <w:rFonts w:ascii="Calibri" w:eastAsia="Calibri" w:hAnsi="Calibri" w:cs="Calibri"/>
          <w:sz w:val="22"/>
          <w:szCs w:val="22"/>
          <w:lang w:val="en-US"/>
        </w:rPr>
        <w:t xml:space="preserve">affects </w:t>
      </w:r>
      <w:r w:rsidR="00B04067">
        <w:rPr>
          <w:rFonts w:ascii="Calibri" w:eastAsia="Calibri" w:hAnsi="Calibri" w:cs="Calibri"/>
          <w:sz w:val="22"/>
          <w:szCs w:val="22"/>
          <w:lang w:val="en-US"/>
        </w:rPr>
        <w:t>the function of your transplant</w:t>
      </w:r>
      <w:r w:rsidR="00564624" w:rsidRPr="00F55262">
        <w:rPr>
          <w:rFonts w:ascii="Calibri" w:eastAsia="Calibri" w:hAnsi="Calibri" w:cs="Calibri"/>
          <w:sz w:val="22"/>
          <w:szCs w:val="22"/>
          <w:lang w:val="en-US"/>
        </w:rPr>
        <w:t xml:space="preserve">. </w:t>
      </w:r>
    </w:p>
    <w:p w:rsidR="00D327A2" w:rsidRPr="00F55262" w:rsidRDefault="00B461F2" w:rsidP="00DE6838">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Furthermore, we would like to </w:t>
      </w:r>
      <w:r w:rsidR="00261DB9" w:rsidRPr="00F55262">
        <w:rPr>
          <w:rFonts w:ascii="Calibri" w:eastAsia="Calibri" w:hAnsi="Calibri" w:cs="Calibri"/>
          <w:sz w:val="22"/>
          <w:szCs w:val="22"/>
          <w:lang w:val="en-US"/>
        </w:rPr>
        <w:t xml:space="preserve">analyze </w:t>
      </w:r>
      <w:r w:rsidR="00ED20D5" w:rsidRPr="00F55262">
        <w:rPr>
          <w:rFonts w:ascii="Calibri" w:eastAsia="Calibri" w:hAnsi="Calibri" w:cs="Calibri"/>
          <w:sz w:val="22"/>
          <w:szCs w:val="22"/>
          <w:lang w:val="en-US"/>
        </w:rPr>
        <w:t xml:space="preserve">how </w:t>
      </w:r>
      <w:r w:rsidRPr="00F55262">
        <w:rPr>
          <w:rFonts w:ascii="Calibri" w:eastAsia="Calibri" w:hAnsi="Calibri" w:cs="Calibri"/>
          <w:sz w:val="22"/>
          <w:szCs w:val="22"/>
          <w:lang w:val="en-US"/>
        </w:rPr>
        <w:t>the sub</w:t>
      </w:r>
      <w:r w:rsidR="00DE6838" w:rsidRPr="00F55262">
        <w:rPr>
          <w:rFonts w:ascii="Calibri" w:eastAsia="Calibri" w:hAnsi="Calibri" w:cs="Calibri"/>
          <w:sz w:val="22"/>
          <w:szCs w:val="22"/>
          <w:lang w:val="en-US"/>
        </w:rPr>
        <w:t>groups</w:t>
      </w:r>
      <w:r w:rsidRPr="00F55262">
        <w:rPr>
          <w:rFonts w:ascii="Calibri" w:eastAsia="Calibri" w:hAnsi="Calibri" w:cs="Calibri"/>
          <w:sz w:val="22"/>
          <w:szCs w:val="22"/>
          <w:lang w:val="en-US"/>
        </w:rPr>
        <w:t xml:space="preserve"> of antibodies </w:t>
      </w:r>
      <w:r w:rsidR="008C2541" w:rsidRPr="00F55262">
        <w:rPr>
          <w:rFonts w:ascii="Calibri" w:eastAsia="Calibri" w:hAnsi="Calibri" w:cs="Calibri"/>
          <w:sz w:val="22"/>
          <w:szCs w:val="22"/>
          <w:lang w:val="en-US"/>
        </w:rPr>
        <w:t xml:space="preserve">formed by </w:t>
      </w:r>
      <w:r w:rsidR="003D4B55" w:rsidRPr="00F55262">
        <w:rPr>
          <w:rFonts w:ascii="Calibri" w:eastAsia="Calibri" w:hAnsi="Calibri" w:cs="Calibri"/>
          <w:sz w:val="22"/>
          <w:szCs w:val="22"/>
          <w:lang w:val="en-US"/>
        </w:rPr>
        <w:t xml:space="preserve">patients with SARS-CoV-2 infection </w:t>
      </w:r>
      <w:r w:rsidR="008C2541" w:rsidRPr="00F55262">
        <w:rPr>
          <w:rFonts w:ascii="Calibri" w:eastAsia="Calibri" w:hAnsi="Calibri" w:cs="Calibri"/>
          <w:sz w:val="22"/>
          <w:szCs w:val="22"/>
          <w:lang w:val="en-US"/>
        </w:rPr>
        <w:t xml:space="preserve">against the </w:t>
      </w:r>
      <w:r w:rsidR="00B04067">
        <w:rPr>
          <w:rFonts w:ascii="Calibri" w:eastAsia="Calibri" w:hAnsi="Calibri" w:cs="Calibri"/>
          <w:sz w:val="22"/>
          <w:szCs w:val="22"/>
          <w:lang w:val="en-US"/>
        </w:rPr>
        <w:t>C</w:t>
      </w:r>
      <w:r w:rsidR="008C2541" w:rsidRPr="00F55262">
        <w:rPr>
          <w:rFonts w:ascii="Calibri" w:eastAsia="Calibri" w:hAnsi="Calibri" w:cs="Calibri"/>
          <w:sz w:val="22"/>
          <w:szCs w:val="22"/>
          <w:lang w:val="en-US"/>
        </w:rPr>
        <w:t xml:space="preserve">orona virus </w:t>
      </w:r>
      <w:r w:rsidR="0084643C" w:rsidRPr="00F55262">
        <w:rPr>
          <w:rFonts w:ascii="Calibri" w:eastAsia="Calibri" w:hAnsi="Calibri" w:cs="Calibri"/>
          <w:sz w:val="22"/>
          <w:szCs w:val="22"/>
          <w:lang w:val="en-US"/>
        </w:rPr>
        <w:t>change</w:t>
      </w:r>
      <w:r w:rsidRPr="00F55262">
        <w:rPr>
          <w:rFonts w:ascii="Calibri" w:eastAsia="Calibri" w:hAnsi="Calibri" w:cs="Calibri"/>
          <w:sz w:val="22"/>
          <w:szCs w:val="22"/>
          <w:lang w:val="en-US"/>
        </w:rPr>
        <w:t xml:space="preserve"> during the course of the </w:t>
      </w:r>
      <w:r w:rsidR="0084643C" w:rsidRPr="00F55262">
        <w:rPr>
          <w:rFonts w:ascii="Calibri" w:eastAsia="Calibri" w:hAnsi="Calibri" w:cs="Calibri"/>
          <w:sz w:val="22"/>
          <w:szCs w:val="22"/>
          <w:lang w:val="en-US"/>
        </w:rPr>
        <w:t xml:space="preserve">disease </w:t>
      </w:r>
      <w:r w:rsidRPr="00F55262">
        <w:rPr>
          <w:rFonts w:ascii="Calibri" w:eastAsia="Calibri" w:hAnsi="Calibri" w:cs="Calibri"/>
          <w:sz w:val="22"/>
          <w:szCs w:val="22"/>
          <w:lang w:val="en-US"/>
        </w:rPr>
        <w:t xml:space="preserve">and whether these changes </w:t>
      </w:r>
      <w:r w:rsidR="003059D5" w:rsidRPr="00F55262">
        <w:rPr>
          <w:rFonts w:ascii="Calibri" w:eastAsia="Calibri" w:hAnsi="Calibri" w:cs="Calibri"/>
          <w:sz w:val="22"/>
          <w:szCs w:val="22"/>
          <w:lang w:val="en-US"/>
        </w:rPr>
        <w:t xml:space="preserve">have an impact on the </w:t>
      </w:r>
      <w:r w:rsidR="00DE6838" w:rsidRPr="00F55262">
        <w:rPr>
          <w:rFonts w:ascii="Calibri" w:eastAsia="Calibri" w:hAnsi="Calibri" w:cs="Calibri"/>
          <w:sz w:val="22"/>
          <w:szCs w:val="22"/>
          <w:lang w:val="en-US"/>
        </w:rPr>
        <w:t>course of the disease.</w:t>
      </w:r>
    </w:p>
    <w:p w:rsidR="000875F2" w:rsidRPr="00F55262" w:rsidRDefault="00D327A2" w:rsidP="00DE6838">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After transplantation, new formation of graft-damaging antibodies may occur, which ha</w:t>
      </w:r>
      <w:r w:rsidR="00DE6838" w:rsidRPr="00F55262">
        <w:rPr>
          <w:rFonts w:ascii="Calibri" w:eastAsia="Calibri" w:hAnsi="Calibri" w:cs="Calibri"/>
          <w:sz w:val="22"/>
          <w:szCs w:val="22"/>
          <w:lang w:val="en-US"/>
        </w:rPr>
        <w:t>s</w:t>
      </w:r>
      <w:r w:rsidRPr="00F55262">
        <w:rPr>
          <w:rFonts w:ascii="Calibri" w:eastAsia="Calibri" w:hAnsi="Calibri" w:cs="Calibri"/>
          <w:sz w:val="22"/>
          <w:szCs w:val="22"/>
          <w:lang w:val="en-US"/>
        </w:rPr>
        <w:t xml:space="preserve"> been shown to increase the risk of rejection. We would like to investigate whether transplanted patients with SARS-CoV-2 infection form such graft-damag</w:t>
      </w:r>
      <w:r w:rsidR="00D55EC1" w:rsidRPr="00F55262">
        <w:rPr>
          <w:rFonts w:ascii="Calibri" w:eastAsia="Calibri" w:hAnsi="Calibri" w:cs="Calibri"/>
          <w:sz w:val="22"/>
          <w:szCs w:val="22"/>
          <w:lang w:val="en-US"/>
        </w:rPr>
        <w:t>ing antibodies more frequently.</w:t>
      </w:r>
      <w:r w:rsidR="00D55EC1" w:rsidRPr="00F55262">
        <w:rPr>
          <w:lang w:val="en-US"/>
        </w:rPr>
        <w:t xml:space="preserve"> </w:t>
      </w:r>
      <w:r w:rsidR="00D55EC1" w:rsidRPr="00F55262">
        <w:rPr>
          <w:rFonts w:ascii="Calibri" w:eastAsia="Calibri" w:hAnsi="Calibri" w:cs="Calibri"/>
          <w:sz w:val="22"/>
          <w:szCs w:val="22"/>
          <w:lang w:val="en-US"/>
        </w:rPr>
        <w:t xml:space="preserve">In addition, it has not yet been thoroughly investigated whether the timely transplantation of patients with a previous </w:t>
      </w:r>
      <w:r w:rsidR="00B04067">
        <w:rPr>
          <w:rFonts w:ascii="Calibri" w:eastAsia="Calibri" w:hAnsi="Calibri" w:cs="Calibri"/>
          <w:sz w:val="22"/>
          <w:szCs w:val="22"/>
          <w:lang w:val="en-US"/>
        </w:rPr>
        <w:t>C</w:t>
      </w:r>
      <w:r w:rsidR="00D55EC1" w:rsidRPr="00F55262">
        <w:rPr>
          <w:rFonts w:ascii="Calibri" w:eastAsia="Calibri" w:hAnsi="Calibri" w:cs="Calibri"/>
          <w:sz w:val="22"/>
          <w:szCs w:val="22"/>
          <w:lang w:val="en-US"/>
        </w:rPr>
        <w:t xml:space="preserve">orona virus infection is actually unproblematic, as previously assumed. The activation of the immune system, triggered by the </w:t>
      </w:r>
      <w:r w:rsidR="00B04067">
        <w:rPr>
          <w:rFonts w:ascii="Calibri" w:eastAsia="Calibri" w:hAnsi="Calibri" w:cs="Calibri"/>
          <w:sz w:val="22"/>
          <w:szCs w:val="22"/>
          <w:lang w:val="en-US"/>
        </w:rPr>
        <w:t>C</w:t>
      </w:r>
      <w:r w:rsidR="00D55EC1" w:rsidRPr="00F55262">
        <w:rPr>
          <w:rFonts w:ascii="Calibri" w:eastAsia="Calibri" w:hAnsi="Calibri" w:cs="Calibri"/>
          <w:sz w:val="22"/>
          <w:szCs w:val="22"/>
          <w:lang w:val="en-US"/>
        </w:rPr>
        <w:t xml:space="preserve">orona virus infection, could possibly promote the formation of transplant-damaging antibodies. If the study results show that this is not the case, patients </w:t>
      </w:r>
      <w:r w:rsidR="00960815">
        <w:rPr>
          <w:rFonts w:ascii="Calibri" w:eastAsia="Calibri" w:hAnsi="Calibri" w:cs="Calibri"/>
          <w:sz w:val="22"/>
          <w:szCs w:val="22"/>
          <w:lang w:val="en-US"/>
        </w:rPr>
        <w:t xml:space="preserve">having </w:t>
      </w:r>
      <w:r w:rsidR="001B0B8B">
        <w:rPr>
          <w:rFonts w:ascii="Calibri" w:eastAsia="Calibri" w:hAnsi="Calibri" w:cs="Calibri"/>
          <w:sz w:val="22"/>
          <w:szCs w:val="22"/>
          <w:lang w:val="en-US"/>
        </w:rPr>
        <w:t>recover</w:t>
      </w:r>
      <w:r w:rsidR="005B1A75">
        <w:rPr>
          <w:rFonts w:ascii="Calibri" w:eastAsia="Calibri" w:hAnsi="Calibri" w:cs="Calibri"/>
          <w:sz w:val="22"/>
          <w:szCs w:val="22"/>
          <w:lang w:val="en-US"/>
        </w:rPr>
        <w:t>e</w:t>
      </w:r>
      <w:r w:rsidR="001B0B8B">
        <w:rPr>
          <w:rFonts w:ascii="Calibri" w:eastAsia="Calibri" w:hAnsi="Calibri" w:cs="Calibri"/>
          <w:sz w:val="22"/>
          <w:szCs w:val="22"/>
          <w:lang w:val="en-US"/>
        </w:rPr>
        <w:t>d from</w:t>
      </w:r>
      <w:r w:rsidR="00D55EC1" w:rsidRPr="00F55262">
        <w:rPr>
          <w:rFonts w:ascii="Calibri" w:eastAsia="Calibri" w:hAnsi="Calibri" w:cs="Calibri"/>
          <w:sz w:val="22"/>
          <w:szCs w:val="22"/>
          <w:lang w:val="en-US"/>
        </w:rPr>
        <w:t xml:space="preserve"> </w:t>
      </w:r>
      <w:r w:rsidR="00B04067">
        <w:rPr>
          <w:rFonts w:ascii="Calibri" w:eastAsia="Calibri" w:hAnsi="Calibri" w:cs="Calibri"/>
          <w:sz w:val="22"/>
          <w:szCs w:val="22"/>
          <w:lang w:val="en-US"/>
        </w:rPr>
        <w:t>C</w:t>
      </w:r>
      <w:r w:rsidR="00D55EC1" w:rsidRPr="00F55262">
        <w:rPr>
          <w:rFonts w:ascii="Calibri" w:eastAsia="Calibri" w:hAnsi="Calibri" w:cs="Calibri"/>
          <w:sz w:val="22"/>
          <w:szCs w:val="22"/>
          <w:lang w:val="en-US"/>
        </w:rPr>
        <w:t>orona virus infections can be transplanted in the future without hesitation.</w:t>
      </w:r>
    </w:p>
    <w:p w:rsidR="00AD2D51" w:rsidRPr="00F55262" w:rsidRDefault="00AD2D51" w:rsidP="00AD2D51">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Other aspects we would like to analyze include the influence of blood group and tissue characteristics on the incidence and severity of </w:t>
      </w:r>
      <w:r w:rsidR="001B0B8B">
        <w:rPr>
          <w:rFonts w:ascii="Calibri" w:eastAsia="Calibri" w:hAnsi="Calibri" w:cs="Calibri"/>
          <w:sz w:val="22"/>
          <w:szCs w:val="22"/>
          <w:lang w:val="en-US"/>
        </w:rPr>
        <w:t>C</w:t>
      </w:r>
      <w:r w:rsidRPr="00F55262">
        <w:rPr>
          <w:rFonts w:ascii="Calibri" w:eastAsia="Calibri" w:hAnsi="Calibri" w:cs="Calibri"/>
          <w:sz w:val="22"/>
          <w:szCs w:val="22"/>
          <w:lang w:val="en-US"/>
        </w:rPr>
        <w:t xml:space="preserve">ovid-19 as well as </w:t>
      </w:r>
      <w:r w:rsidR="001B0B8B">
        <w:rPr>
          <w:rFonts w:ascii="Calibri" w:eastAsia="Calibri" w:hAnsi="Calibri" w:cs="Calibri"/>
          <w:sz w:val="22"/>
          <w:szCs w:val="22"/>
          <w:lang w:val="en-US"/>
        </w:rPr>
        <w:t xml:space="preserve">the impact of </w:t>
      </w:r>
      <w:r w:rsidRPr="00F55262">
        <w:rPr>
          <w:rFonts w:ascii="Calibri" w:eastAsia="Calibri" w:hAnsi="Calibri" w:cs="Calibri"/>
          <w:sz w:val="22"/>
          <w:szCs w:val="22"/>
          <w:lang w:val="en-US"/>
        </w:rPr>
        <w:t xml:space="preserve">the decrease in SARS-CoV-2 antibody strength on the severity of </w:t>
      </w:r>
      <w:r w:rsidR="001B0B8B">
        <w:rPr>
          <w:rFonts w:ascii="Calibri" w:eastAsia="Calibri" w:hAnsi="Calibri" w:cs="Calibri"/>
          <w:sz w:val="22"/>
          <w:szCs w:val="22"/>
          <w:lang w:val="en-US"/>
        </w:rPr>
        <w:t>C</w:t>
      </w:r>
      <w:r w:rsidRPr="00F55262">
        <w:rPr>
          <w:rFonts w:ascii="Calibri" w:eastAsia="Calibri" w:hAnsi="Calibri" w:cs="Calibri"/>
          <w:sz w:val="22"/>
          <w:szCs w:val="22"/>
          <w:lang w:val="en-US"/>
        </w:rPr>
        <w:t xml:space="preserve">ovid-19 in transplanted patients. The question is whether there are genetically determined </w:t>
      </w:r>
      <w:r w:rsidRPr="00F55262">
        <w:rPr>
          <w:rFonts w:ascii="Calibri" w:eastAsia="Calibri" w:hAnsi="Calibri" w:cs="Calibri"/>
          <w:sz w:val="22"/>
          <w:szCs w:val="22"/>
          <w:lang w:val="en-US"/>
        </w:rPr>
        <w:lastRenderedPageBreak/>
        <w:t xml:space="preserve">factors (such as blood type or various tissue characteristics) that influence the occurrence and severity of Covid-19. Therefore, in order to answer this question, specific testing of genetic material (blood) </w:t>
      </w:r>
      <w:r w:rsidR="001B0B8B">
        <w:rPr>
          <w:rFonts w:ascii="Calibri" w:eastAsia="Calibri" w:hAnsi="Calibri" w:cs="Calibri"/>
          <w:sz w:val="22"/>
          <w:szCs w:val="22"/>
          <w:lang w:val="en-US"/>
        </w:rPr>
        <w:t xml:space="preserve">will be </w:t>
      </w:r>
      <w:r w:rsidRPr="00F55262">
        <w:rPr>
          <w:rFonts w:ascii="Calibri" w:eastAsia="Calibri" w:hAnsi="Calibri" w:cs="Calibri"/>
          <w:sz w:val="22"/>
          <w:szCs w:val="22"/>
          <w:lang w:val="en-US"/>
        </w:rPr>
        <w:t>needed. At this time, it is not possible to predict which genetic variants might influence the occurrence and progression of Covid-19</w:t>
      </w:r>
      <w:r w:rsidR="001B0B8B">
        <w:rPr>
          <w:rFonts w:ascii="Calibri" w:eastAsia="Calibri" w:hAnsi="Calibri" w:cs="Calibri"/>
          <w:sz w:val="22"/>
          <w:szCs w:val="22"/>
          <w:lang w:val="en-US"/>
        </w:rPr>
        <w:t>;</w:t>
      </w:r>
      <w:r w:rsidRPr="00F55262">
        <w:rPr>
          <w:rFonts w:ascii="Calibri" w:eastAsia="Calibri" w:hAnsi="Calibri" w:cs="Calibri"/>
          <w:sz w:val="22"/>
          <w:szCs w:val="22"/>
          <w:lang w:val="en-US"/>
        </w:rPr>
        <w:t xml:space="preserve"> </w:t>
      </w:r>
      <w:r w:rsidR="001B0B8B">
        <w:rPr>
          <w:rFonts w:ascii="Calibri" w:eastAsia="Calibri" w:hAnsi="Calibri" w:cs="Calibri"/>
          <w:sz w:val="22"/>
          <w:szCs w:val="22"/>
          <w:lang w:val="en-US"/>
        </w:rPr>
        <w:t>thus</w:t>
      </w:r>
      <w:r w:rsidR="00B04067">
        <w:rPr>
          <w:rFonts w:ascii="Calibri" w:eastAsia="Calibri" w:hAnsi="Calibri" w:cs="Calibri"/>
          <w:sz w:val="22"/>
          <w:szCs w:val="22"/>
          <w:lang w:val="en-US"/>
        </w:rPr>
        <w:t>,</w:t>
      </w:r>
      <w:r w:rsidR="001B0B8B"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it is difficult to narrow down the scope of the genetic testing. We would also like to investigate whether certain subsets of SARS-CoV-2 antibodies correlate with better control (neutralization) of the virus. </w:t>
      </w:r>
    </w:p>
    <w:p w:rsidR="00564624" w:rsidRPr="00F55262" w:rsidRDefault="003D6181" w:rsidP="003C751E">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Until now, studies on these questions in transplanted patients have either not been performed at all or did not meet the necessary </w:t>
      </w:r>
      <w:r w:rsidR="00B04067">
        <w:rPr>
          <w:rFonts w:ascii="Calibri" w:eastAsia="Calibri" w:hAnsi="Calibri" w:cs="Calibri"/>
          <w:sz w:val="22"/>
          <w:szCs w:val="22"/>
          <w:lang w:val="en-US"/>
        </w:rPr>
        <w:t>numerical</w:t>
      </w:r>
      <w:r w:rsidR="00B04067"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requirements. The international Collaborative Transplant Study coordinated by us, in which more than </w:t>
      </w:r>
      <w:r w:rsidR="00D327A2" w:rsidRPr="00F55262">
        <w:rPr>
          <w:rFonts w:ascii="Calibri" w:eastAsia="Calibri" w:hAnsi="Calibri" w:cs="Calibri"/>
          <w:sz w:val="22"/>
          <w:szCs w:val="22"/>
          <w:lang w:val="en-US"/>
        </w:rPr>
        <w:t xml:space="preserve">150 </w:t>
      </w:r>
      <w:r w:rsidR="00E83222" w:rsidRPr="00F55262">
        <w:rPr>
          <w:rFonts w:ascii="Calibri" w:eastAsia="Calibri" w:hAnsi="Calibri" w:cs="Calibri"/>
          <w:sz w:val="22"/>
          <w:szCs w:val="22"/>
          <w:lang w:val="en-US"/>
        </w:rPr>
        <w:t xml:space="preserve">liver and kidney transplant centers </w:t>
      </w:r>
      <w:r w:rsidRPr="00F55262">
        <w:rPr>
          <w:rFonts w:ascii="Calibri" w:eastAsia="Calibri" w:hAnsi="Calibri" w:cs="Calibri"/>
          <w:sz w:val="22"/>
          <w:szCs w:val="22"/>
          <w:lang w:val="en-US"/>
        </w:rPr>
        <w:t xml:space="preserve">from all over the world are </w:t>
      </w:r>
      <w:r w:rsidR="00E83222" w:rsidRPr="00F55262">
        <w:rPr>
          <w:rFonts w:ascii="Calibri" w:eastAsia="Calibri" w:hAnsi="Calibri" w:cs="Calibri"/>
          <w:sz w:val="22"/>
          <w:szCs w:val="22"/>
          <w:lang w:val="en-US"/>
        </w:rPr>
        <w:t xml:space="preserve">actively </w:t>
      </w:r>
      <w:r w:rsidRPr="00F55262">
        <w:rPr>
          <w:rFonts w:ascii="Calibri" w:eastAsia="Calibri" w:hAnsi="Calibri" w:cs="Calibri"/>
          <w:sz w:val="22"/>
          <w:szCs w:val="22"/>
          <w:lang w:val="en-US"/>
        </w:rPr>
        <w:t xml:space="preserve">participating, offers the unique opportunity to gather reliable information on the effects of </w:t>
      </w:r>
      <w:r w:rsidR="00B04067">
        <w:rPr>
          <w:rFonts w:ascii="Calibri" w:eastAsia="Calibri" w:hAnsi="Calibri" w:cs="Calibri"/>
          <w:sz w:val="22"/>
          <w:szCs w:val="22"/>
          <w:lang w:val="en-US"/>
        </w:rPr>
        <w:t>C</w:t>
      </w:r>
      <w:r w:rsidRPr="00F55262">
        <w:rPr>
          <w:rFonts w:ascii="Calibri" w:eastAsia="Calibri" w:hAnsi="Calibri" w:cs="Calibri"/>
          <w:sz w:val="22"/>
          <w:szCs w:val="22"/>
          <w:lang w:val="en-US"/>
        </w:rPr>
        <w:t xml:space="preserve">orona infection on organ transplantation outcomes in a relatively short time. </w:t>
      </w:r>
      <w:r w:rsidR="000875F2" w:rsidRPr="00F55262">
        <w:rPr>
          <w:rFonts w:ascii="Calibri" w:eastAsia="Calibri" w:hAnsi="Calibri" w:cs="Calibri"/>
          <w:sz w:val="22"/>
          <w:szCs w:val="22"/>
          <w:lang w:val="en-US"/>
        </w:rPr>
        <w:t>We would like to subsequently make these results available to transplant centers for</w:t>
      </w:r>
      <w:r w:rsidR="007E0F09" w:rsidRPr="00F55262">
        <w:rPr>
          <w:rFonts w:ascii="Calibri" w:eastAsia="Calibri" w:hAnsi="Calibri" w:cs="Calibri"/>
          <w:sz w:val="22"/>
          <w:szCs w:val="22"/>
          <w:lang w:val="en-US"/>
        </w:rPr>
        <w:t xml:space="preserve"> the benefit of transplanted </w:t>
      </w:r>
      <w:r w:rsidR="000875F2" w:rsidRPr="00F55262">
        <w:rPr>
          <w:rFonts w:ascii="Calibri" w:eastAsia="Calibri" w:hAnsi="Calibri" w:cs="Calibri"/>
          <w:sz w:val="22"/>
          <w:szCs w:val="22"/>
          <w:lang w:val="en-US"/>
        </w:rPr>
        <w:t>patients.</w:t>
      </w:r>
    </w:p>
    <w:p w:rsidR="00DD1420" w:rsidRPr="00F55262" w:rsidRDefault="00DD1420" w:rsidP="00943553">
      <w:pPr>
        <w:autoSpaceDE w:val="0"/>
        <w:autoSpaceDN w:val="0"/>
        <w:adjustRightInd w:val="0"/>
        <w:jc w:val="both"/>
        <w:rPr>
          <w:rFonts w:ascii="Calibri" w:eastAsia="Calibri" w:hAnsi="Calibri" w:cs="Calibri"/>
          <w:b/>
          <w:sz w:val="22"/>
          <w:szCs w:val="22"/>
          <w:lang w:val="en-US"/>
        </w:rPr>
      </w:pPr>
      <w:r w:rsidRPr="00F55262">
        <w:rPr>
          <w:rFonts w:ascii="Calibri" w:eastAsia="Calibri" w:hAnsi="Calibri" w:cs="Calibri"/>
          <w:b/>
          <w:sz w:val="22"/>
          <w:szCs w:val="22"/>
          <w:lang w:val="en-US"/>
        </w:rPr>
        <w:t>How does the study work?</w:t>
      </w:r>
    </w:p>
    <w:p w:rsidR="00E83222" w:rsidRPr="00F55262" w:rsidRDefault="00D55EC1" w:rsidP="00D55EC1">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For you as a patient to be transplanted with pre-transplant SARS-CoV-2 infection, two additional tubes of blood (approximately 15</w:t>
      </w:r>
      <w:r w:rsidR="00960815">
        <w:rPr>
          <w:rFonts w:ascii="Calibri" w:eastAsia="Calibri" w:hAnsi="Calibri" w:cs="Calibri"/>
          <w:sz w:val="22"/>
          <w:szCs w:val="22"/>
          <w:lang w:val="en-US"/>
        </w:rPr>
        <w:t xml:space="preserve"> </w:t>
      </w:r>
      <w:r w:rsidR="00EC3D64">
        <w:rPr>
          <w:rFonts w:ascii="Calibri" w:eastAsia="Calibri" w:hAnsi="Calibri" w:cs="Calibri"/>
          <w:sz w:val="22"/>
          <w:szCs w:val="22"/>
          <w:lang w:val="en-US"/>
        </w:rPr>
        <w:t>–</w:t>
      </w:r>
      <w:r w:rsidR="00960815">
        <w:rPr>
          <w:rFonts w:ascii="Calibri" w:eastAsia="Calibri" w:hAnsi="Calibri" w:cs="Calibri"/>
          <w:sz w:val="22"/>
          <w:szCs w:val="22"/>
          <w:lang w:val="en-US"/>
        </w:rPr>
        <w:t xml:space="preserve"> </w:t>
      </w:r>
      <w:r w:rsidRPr="00F55262">
        <w:rPr>
          <w:rFonts w:ascii="Calibri" w:eastAsia="Calibri" w:hAnsi="Calibri" w:cs="Calibri"/>
          <w:sz w:val="22"/>
          <w:szCs w:val="22"/>
          <w:lang w:val="en-US"/>
        </w:rPr>
        <w:t>20 ml) will be drawn on the day of transplantation for testing of immune activation marker sCD30, graft-damaging and SARS-CoV-2 antibodies</w:t>
      </w:r>
      <w:r w:rsidR="00960815">
        <w:rPr>
          <w:rFonts w:ascii="Calibri" w:eastAsia="Calibri" w:hAnsi="Calibri" w:cs="Calibri"/>
          <w:sz w:val="22"/>
          <w:szCs w:val="22"/>
          <w:lang w:val="en-US"/>
        </w:rPr>
        <w:t xml:space="preserve"> as well as </w:t>
      </w:r>
      <w:r w:rsidRPr="00F55262">
        <w:rPr>
          <w:rFonts w:ascii="Calibri" w:eastAsia="Calibri" w:hAnsi="Calibri" w:cs="Calibri"/>
          <w:sz w:val="22"/>
          <w:szCs w:val="22"/>
          <w:lang w:val="en-US"/>
        </w:rPr>
        <w:t xml:space="preserve">accurate typing of tissue characteristics (HLA antigens). In addition, the physician </w:t>
      </w:r>
      <w:r w:rsidR="001B0B8B">
        <w:rPr>
          <w:rFonts w:ascii="Calibri" w:eastAsia="Calibri" w:hAnsi="Calibri" w:cs="Calibri"/>
          <w:sz w:val="22"/>
          <w:szCs w:val="22"/>
          <w:lang w:val="en-US"/>
        </w:rPr>
        <w:t>in charge of your treatment</w:t>
      </w:r>
      <w:r w:rsidRPr="00F55262">
        <w:rPr>
          <w:rFonts w:ascii="Calibri" w:eastAsia="Calibri" w:hAnsi="Calibri" w:cs="Calibri"/>
          <w:sz w:val="22"/>
          <w:szCs w:val="22"/>
          <w:lang w:val="en-US"/>
        </w:rPr>
        <w:t xml:space="preserve"> will fill out a SARS-CoV-2 specific questionnaire, in which the course of your SARS-CoV-2 disease is </w:t>
      </w:r>
      <w:r w:rsidR="001B0B8B">
        <w:rPr>
          <w:rFonts w:ascii="Calibri" w:eastAsia="Calibri" w:hAnsi="Calibri" w:cs="Calibri"/>
          <w:sz w:val="22"/>
          <w:szCs w:val="22"/>
          <w:lang w:val="en-US"/>
        </w:rPr>
        <w:t>recorded</w:t>
      </w:r>
      <w:r w:rsidRPr="00F55262">
        <w:rPr>
          <w:rFonts w:ascii="Calibri" w:eastAsia="Calibri" w:hAnsi="Calibri" w:cs="Calibri"/>
          <w:sz w:val="22"/>
          <w:szCs w:val="22"/>
          <w:lang w:val="en-US"/>
        </w:rPr>
        <w:t>. The main purpose of this questionnaire is to obtain information on the extent to which the SARS-CoV-2 disease affected your general condition prior to transplantation. You will be asked to what extent you still feel the effects of the SARS-CoV-2 infection and what kind of therapy you needed (e.g. if you had to be treated in intensive care because of your SARS-CoV-2 infection).</w:t>
      </w:r>
    </w:p>
    <w:p w:rsidR="00FF5C81" w:rsidRPr="00F55262" w:rsidRDefault="00D55EC1" w:rsidP="00270A5D">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One year after transplantation, an additional blood tube will be drawn again (approximately 10 ml) for study purposes to investigate the development of the immune parameters mentioned above (sCD30, transplant</w:t>
      </w:r>
      <w:r w:rsidR="001B0B8B">
        <w:rPr>
          <w:rFonts w:ascii="Calibri" w:eastAsia="Calibri" w:hAnsi="Calibri" w:cs="Calibri"/>
          <w:sz w:val="22"/>
          <w:szCs w:val="22"/>
          <w:lang w:val="en-US"/>
        </w:rPr>
        <w:t>-</w:t>
      </w:r>
      <w:r w:rsidRPr="00F55262">
        <w:rPr>
          <w:rFonts w:ascii="Calibri" w:eastAsia="Calibri" w:hAnsi="Calibri" w:cs="Calibri"/>
          <w:sz w:val="22"/>
          <w:szCs w:val="22"/>
          <w:lang w:val="en-US"/>
        </w:rPr>
        <w:t xml:space="preserve"> damaging antibodies and SARS-CoV-2 antibodies).</w:t>
      </w:r>
    </w:p>
    <w:p w:rsidR="00FF5C81" w:rsidRPr="00F55262" w:rsidRDefault="00D55EC1" w:rsidP="00270A5D">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From experience</w:t>
      </w:r>
      <w:r w:rsidR="001B0B8B">
        <w:rPr>
          <w:rFonts w:ascii="Calibri" w:eastAsia="Calibri" w:hAnsi="Calibri" w:cs="Calibri"/>
          <w:sz w:val="22"/>
          <w:szCs w:val="22"/>
          <w:lang w:val="en-US"/>
        </w:rPr>
        <w:t xml:space="preserve"> we know that</w:t>
      </w:r>
      <w:r w:rsidRPr="00F55262">
        <w:rPr>
          <w:rFonts w:ascii="Calibri" w:eastAsia="Calibri" w:hAnsi="Calibri" w:cs="Calibri"/>
          <w:sz w:val="22"/>
          <w:szCs w:val="22"/>
          <w:lang w:val="en-US"/>
        </w:rPr>
        <w:t xml:space="preserve"> the collection of the additional blood tubes </w:t>
      </w:r>
      <w:r w:rsidR="001B0B8B">
        <w:rPr>
          <w:rFonts w:ascii="Calibri" w:eastAsia="Calibri" w:hAnsi="Calibri" w:cs="Calibri"/>
          <w:sz w:val="22"/>
          <w:szCs w:val="22"/>
          <w:lang w:val="en-US"/>
        </w:rPr>
        <w:t xml:space="preserve">requires less than </w:t>
      </w:r>
      <w:r w:rsidRPr="00F55262">
        <w:rPr>
          <w:rFonts w:ascii="Calibri" w:eastAsia="Calibri" w:hAnsi="Calibri" w:cs="Calibri"/>
          <w:sz w:val="22"/>
          <w:szCs w:val="22"/>
          <w:lang w:val="en-US"/>
        </w:rPr>
        <w:t>1 minute</w:t>
      </w:r>
      <w:r w:rsidR="001B0B8B">
        <w:rPr>
          <w:rFonts w:ascii="Calibri" w:eastAsia="Calibri" w:hAnsi="Calibri" w:cs="Calibri"/>
          <w:sz w:val="22"/>
          <w:szCs w:val="22"/>
          <w:lang w:val="en-US"/>
        </w:rPr>
        <w:t xml:space="preserve"> more</w:t>
      </w:r>
      <w:r w:rsidRPr="00F55262">
        <w:rPr>
          <w:rFonts w:ascii="Calibri" w:eastAsia="Calibri" w:hAnsi="Calibri" w:cs="Calibri"/>
          <w:sz w:val="22"/>
          <w:szCs w:val="22"/>
          <w:lang w:val="en-US"/>
        </w:rPr>
        <w:t xml:space="preserve">. Experience has shown that the time </w:t>
      </w:r>
      <w:r w:rsidR="002F2066">
        <w:rPr>
          <w:rFonts w:ascii="Calibri" w:eastAsia="Calibri" w:hAnsi="Calibri" w:cs="Calibri"/>
          <w:sz w:val="22"/>
          <w:szCs w:val="22"/>
          <w:lang w:val="en-US"/>
        </w:rPr>
        <w:t>needed</w:t>
      </w:r>
      <w:r w:rsidR="002F2066"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for explaining the study and discussing participation and consent can be expected to be 15 minutes depending on the amount of information required. The study-related additional collection of 10 to a maximum of 20 ml of blood </w:t>
      </w:r>
      <w:r w:rsidR="00960815">
        <w:rPr>
          <w:rFonts w:ascii="Calibri" w:eastAsia="Calibri" w:hAnsi="Calibri" w:cs="Calibri"/>
          <w:sz w:val="22"/>
          <w:szCs w:val="22"/>
          <w:lang w:val="en-US"/>
        </w:rPr>
        <w:t>will usuall</w:t>
      </w:r>
      <w:r w:rsidR="000A0CC7">
        <w:rPr>
          <w:rFonts w:ascii="Calibri" w:eastAsia="Calibri" w:hAnsi="Calibri" w:cs="Calibri"/>
          <w:sz w:val="22"/>
          <w:szCs w:val="22"/>
          <w:lang w:val="en-US"/>
        </w:rPr>
        <w:t>y</w:t>
      </w:r>
      <w:r w:rsidR="00960815">
        <w:rPr>
          <w:rFonts w:ascii="Calibri" w:eastAsia="Calibri" w:hAnsi="Calibri" w:cs="Calibri"/>
          <w:sz w:val="22"/>
          <w:szCs w:val="22"/>
          <w:lang w:val="en-US"/>
        </w:rPr>
        <w:t xml:space="preserve"> have </w:t>
      </w:r>
      <w:r w:rsidR="002F2066">
        <w:rPr>
          <w:rFonts w:ascii="Calibri" w:eastAsia="Calibri" w:hAnsi="Calibri" w:cs="Calibri"/>
          <w:sz w:val="22"/>
          <w:szCs w:val="22"/>
          <w:lang w:val="en-US"/>
        </w:rPr>
        <w:t>only a minor effect on</w:t>
      </w:r>
      <w:r w:rsidRPr="00F55262">
        <w:rPr>
          <w:rFonts w:ascii="Calibri" w:eastAsia="Calibri" w:hAnsi="Calibri" w:cs="Calibri"/>
          <w:sz w:val="22"/>
          <w:szCs w:val="22"/>
          <w:lang w:val="en-US"/>
        </w:rPr>
        <w:t xml:space="preserve"> the total blood volume and your general condition.</w:t>
      </w:r>
    </w:p>
    <w:p w:rsidR="001D6B59" w:rsidRPr="00F55262" w:rsidRDefault="001D6B59" w:rsidP="00270A5D">
      <w:pPr>
        <w:autoSpaceDE w:val="0"/>
        <w:autoSpaceDN w:val="0"/>
        <w:adjustRightInd w:val="0"/>
        <w:jc w:val="both"/>
        <w:rPr>
          <w:rFonts w:ascii="Calibri" w:eastAsia="Calibri" w:hAnsi="Calibri" w:cs="Calibri"/>
          <w:b/>
          <w:sz w:val="22"/>
          <w:szCs w:val="22"/>
          <w:lang w:val="en-US"/>
        </w:rPr>
      </w:pPr>
      <w:r w:rsidRPr="00F55262">
        <w:rPr>
          <w:rFonts w:ascii="Calibri" w:eastAsia="Calibri" w:hAnsi="Calibri" w:cs="Calibri"/>
          <w:b/>
          <w:sz w:val="22"/>
          <w:szCs w:val="22"/>
          <w:lang w:val="en-US"/>
        </w:rPr>
        <w:t>Do I have a personal benefit?</w:t>
      </w:r>
    </w:p>
    <w:p w:rsidR="001D6B59" w:rsidRPr="00F55262" w:rsidRDefault="001D6B59" w:rsidP="00A056E0">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Since the findings are only elaborated within the framework of the study and </w:t>
      </w:r>
      <w:r w:rsidR="002F2066">
        <w:rPr>
          <w:rFonts w:ascii="Calibri" w:eastAsia="Calibri" w:hAnsi="Calibri" w:cs="Calibri"/>
          <w:sz w:val="22"/>
          <w:szCs w:val="22"/>
          <w:lang w:val="en-US"/>
        </w:rPr>
        <w:t>the examination will be</w:t>
      </w:r>
      <w:r w:rsidR="002F2066"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pseudonymized</w:t>
      </w:r>
      <w:r w:rsidR="00E83222">
        <w:rPr>
          <w:rStyle w:val="Funotenzeichen"/>
          <w:rFonts w:ascii="Calibri" w:eastAsia="Calibri" w:hAnsi="Calibri" w:cs="Calibri"/>
          <w:sz w:val="22"/>
          <w:szCs w:val="22"/>
        </w:rPr>
        <w:footnoteReference w:id="1"/>
      </w:r>
      <w:r w:rsidRPr="00F55262">
        <w:rPr>
          <w:rFonts w:ascii="Calibri" w:eastAsia="Calibri" w:hAnsi="Calibri" w:cs="Calibri"/>
          <w:sz w:val="22"/>
          <w:szCs w:val="22"/>
          <w:lang w:val="en-US"/>
        </w:rPr>
        <w:t xml:space="preserve">, there is no direct </w:t>
      </w:r>
      <w:r w:rsidR="00A65E1D" w:rsidRPr="00F55262">
        <w:rPr>
          <w:rFonts w:ascii="Calibri" w:eastAsia="Calibri" w:hAnsi="Calibri" w:cs="Calibri"/>
          <w:sz w:val="22"/>
          <w:szCs w:val="22"/>
          <w:lang w:val="en-US"/>
        </w:rPr>
        <w:t xml:space="preserve">individual benefit for </w:t>
      </w:r>
      <w:r w:rsidRPr="00F55262">
        <w:rPr>
          <w:rFonts w:ascii="Calibri" w:eastAsia="Calibri" w:hAnsi="Calibri" w:cs="Calibri"/>
          <w:sz w:val="22"/>
          <w:szCs w:val="22"/>
          <w:lang w:val="en-US"/>
        </w:rPr>
        <w:t xml:space="preserve">you. It is </w:t>
      </w:r>
      <w:r w:rsidR="00A65E1D" w:rsidRPr="00F55262">
        <w:rPr>
          <w:rFonts w:ascii="Calibri" w:eastAsia="Calibri" w:hAnsi="Calibri" w:cs="Calibri"/>
          <w:sz w:val="22"/>
          <w:szCs w:val="22"/>
          <w:lang w:val="en-US"/>
        </w:rPr>
        <w:t xml:space="preserve">planned to </w:t>
      </w:r>
      <w:r w:rsidRPr="00F55262">
        <w:rPr>
          <w:rFonts w:ascii="Calibri" w:eastAsia="Calibri" w:hAnsi="Calibri" w:cs="Calibri"/>
          <w:sz w:val="22"/>
          <w:szCs w:val="22"/>
          <w:lang w:val="en-US"/>
        </w:rPr>
        <w:t>publish the results in medical or biological journals and to present the study at national and international congresses for further discussion of the results.</w:t>
      </w:r>
    </w:p>
    <w:p w:rsidR="001D6B59" w:rsidRPr="00F55262" w:rsidRDefault="001D6B59" w:rsidP="00623097">
      <w:pPr>
        <w:autoSpaceDE w:val="0"/>
        <w:autoSpaceDN w:val="0"/>
        <w:adjustRightInd w:val="0"/>
        <w:spacing w:before="120"/>
        <w:jc w:val="both"/>
        <w:rPr>
          <w:rFonts w:ascii="Calibri" w:eastAsia="Calibri" w:hAnsi="Calibri" w:cs="Calibri"/>
          <w:b/>
          <w:sz w:val="22"/>
          <w:szCs w:val="22"/>
          <w:lang w:val="en-US"/>
        </w:rPr>
      </w:pPr>
      <w:r w:rsidRPr="00F55262">
        <w:rPr>
          <w:rFonts w:ascii="Calibri" w:eastAsia="Calibri" w:hAnsi="Calibri" w:cs="Calibri"/>
          <w:b/>
          <w:sz w:val="22"/>
          <w:szCs w:val="22"/>
          <w:lang w:val="en-US"/>
        </w:rPr>
        <w:t>What are the risks associated with participation?</w:t>
      </w:r>
    </w:p>
    <w:p w:rsidR="001D6B59" w:rsidRPr="00F55262" w:rsidRDefault="001777E2" w:rsidP="009C1D92">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A small amount of blood will be taken from you </w:t>
      </w:r>
      <w:r w:rsidR="00A65E1D" w:rsidRPr="00F55262">
        <w:rPr>
          <w:rFonts w:ascii="Calibri" w:eastAsia="Calibri" w:hAnsi="Calibri" w:cs="Calibri"/>
          <w:sz w:val="22"/>
          <w:szCs w:val="22"/>
          <w:lang w:val="en-US"/>
        </w:rPr>
        <w:t>three times</w:t>
      </w:r>
      <w:r w:rsidR="00611364">
        <w:rPr>
          <w:rFonts w:ascii="Calibri" w:eastAsia="Calibri" w:hAnsi="Calibri" w:cs="Calibri"/>
          <w:sz w:val="22"/>
          <w:szCs w:val="22"/>
          <w:lang w:val="en-US"/>
        </w:rPr>
        <w:t xml:space="preserve"> at the most</w:t>
      </w:r>
      <w:r w:rsidR="00A65E1D" w:rsidRPr="00F55262">
        <w:rPr>
          <w:rFonts w:ascii="Calibri" w:eastAsia="Calibri" w:hAnsi="Calibri" w:cs="Calibri"/>
          <w:sz w:val="22"/>
          <w:szCs w:val="22"/>
          <w:lang w:val="en-US"/>
        </w:rPr>
        <w:t xml:space="preserve">. </w:t>
      </w:r>
      <w:r w:rsidR="001D6B59" w:rsidRPr="00F55262">
        <w:rPr>
          <w:rFonts w:ascii="Calibri" w:eastAsia="Calibri" w:hAnsi="Calibri" w:cs="Calibri"/>
          <w:sz w:val="22"/>
          <w:szCs w:val="22"/>
          <w:lang w:val="en-US"/>
        </w:rPr>
        <w:t>Adverse effects or risks are not expected from the blood collection and the amount of blood collected</w:t>
      </w:r>
      <w:r w:rsidR="00EF643E" w:rsidRPr="00F55262">
        <w:rPr>
          <w:rFonts w:ascii="Calibri" w:eastAsia="Calibri" w:hAnsi="Calibri" w:cs="Calibri"/>
          <w:sz w:val="22"/>
          <w:szCs w:val="22"/>
          <w:lang w:val="en-US"/>
        </w:rPr>
        <w:t>.</w:t>
      </w:r>
      <w:r w:rsidR="001D6B59" w:rsidRPr="00F55262">
        <w:rPr>
          <w:rFonts w:ascii="Calibri" w:eastAsia="Calibri" w:hAnsi="Calibri" w:cs="Calibri"/>
          <w:sz w:val="22"/>
          <w:szCs w:val="22"/>
          <w:lang w:val="en-US"/>
        </w:rPr>
        <w:t xml:space="preserve"> All blood collections will be obtained as part of routine care. No additional study-related punctures will occur. Blood sampling may cause local irritation, infection, bleeding as well as bruising in addition to mild pain from the puncture in rare cases. There </w:t>
      </w:r>
      <w:r w:rsidR="001D6B59" w:rsidRPr="00F55262">
        <w:rPr>
          <w:rFonts w:ascii="Calibri" w:eastAsia="Calibri" w:hAnsi="Calibri" w:cs="Calibri"/>
          <w:sz w:val="22"/>
          <w:szCs w:val="22"/>
          <w:lang w:val="en-US"/>
        </w:rPr>
        <w:lastRenderedPageBreak/>
        <w:t>is also a risk of nerve injury with superficial numbness. All these risks have nothing to do with this study, but represent general risks of blood collection.</w:t>
      </w:r>
    </w:p>
    <w:p w:rsidR="001D6B59" w:rsidRPr="00F55262" w:rsidRDefault="001D6B59" w:rsidP="009C1D92">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According to the current state of science, the occurrence of incidental findings is unlikely. Nevertheless, incidental findings may occur in the course of the examinations of the material obtained. In principle, this may result in indications of </w:t>
      </w:r>
      <w:r w:rsidR="00611364">
        <w:rPr>
          <w:rFonts w:ascii="Calibri" w:eastAsia="Calibri" w:hAnsi="Calibri" w:cs="Calibri"/>
          <w:sz w:val="22"/>
          <w:szCs w:val="22"/>
          <w:lang w:val="en-US"/>
        </w:rPr>
        <w:t xml:space="preserve">already </w:t>
      </w:r>
      <w:r w:rsidRPr="00F55262">
        <w:rPr>
          <w:rFonts w:ascii="Calibri" w:eastAsia="Calibri" w:hAnsi="Calibri" w:cs="Calibri"/>
          <w:sz w:val="22"/>
          <w:szCs w:val="22"/>
          <w:lang w:val="en-US"/>
        </w:rPr>
        <w:t>existing</w:t>
      </w:r>
      <w:r w:rsidR="00611364">
        <w:rPr>
          <w:rFonts w:ascii="Calibri" w:eastAsia="Calibri" w:hAnsi="Calibri" w:cs="Calibri"/>
          <w:sz w:val="22"/>
          <w:szCs w:val="22"/>
          <w:lang w:val="en-US"/>
        </w:rPr>
        <w:t xml:space="preserve"> or future</w:t>
      </w:r>
      <w:r w:rsidRPr="00F55262">
        <w:rPr>
          <w:rFonts w:ascii="Calibri" w:eastAsia="Calibri" w:hAnsi="Calibri" w:cs="Calibri"/>
          <w:sz w:val="22"/>
          <w:szCs w:val="22"/>
          <w:lang w:val="en-US"/>
        </w:rPr>
        <w:t xml:space="preserve"> diseases that are not related to the objectives of the study (incidental findings). We will inform you about such findings upon request. However, the notification of incidental findings may have far</w:t>
      </w:r>
      <w:r w:rsidR="00B04067">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reaching, even negative consequences for you and your blood relatives' further life. For </w:t>
      </w:r>
      <w:r w:rsidR="00AA5FE6" w:rsidRPr="00F55262">
        <w:rPr>
          <w:rFonts w:ascii="Calibri" w:eastAsia="Calibri" w:hAnsi="Calibri" w:cs="Calibri"/>
          <w:sz w:val="22"/>
          <w:szCs w:val="22"/>
          <w:lang w:val="en-US"/>
        </w:rPr>
        <w:t xml:space="preserve">example, you may be required </w:t>
      </w:r>
      <w:r w:rsidRPr="00F55262">
        <w:rPr>
          <w:rFonts w:ascii="Calibri" w:eastAsia="Calibri" w:hAnsi="Calibri" w:cs="Calibri"/>
          <w:sz w:val="22"/>
          <w:szCs w:val="22"/>
          <w:lang w:val="en-US"/>
        </w:rPr>
        <w:t xml:space="preserve">to provide this information when taking out insurance </w:t>
      </w:r>
      <w:r w:rsidR="00611364">
        <w:rPr>
          <w:rFonts w:ascii="Calibri" w:eastAsia="Calibri" w:hAnsi="Calibri" w:cs="Calibri"/>
          <w:sz w:val="22"/>
          <w:szCs w:val="22"/>
          <w:lang w:val="en-US"/>
        </w:rPr>
        <w:t xml:space="preserve">policies </w:t>
      </w:r>
      <w:r w:rsidRPr="00F55262">
        <w:rPr>
          <w:rFonts w:ascii="Calibri" w:eastAsia="Calibri" w:hAnsi="Calibri" w:cs="Calibri"/>
          <w:sz w:val="22"/>
          <w:szCs w:val="22"/>
          <w:lang w:val="en-US"/>
        </w:rPr>
        <w:t xml:space="preserve">or during a health examination with </w:t>
      </w:r>
      <w:r w:rsidR="00611364">
        <w:rPr>
          <w:rFonts w:ascii="Calibri" w:eastAsia="Calibri" w:hAnsi="Calibri" w:cs="Calibri"/>
          <w:sz w:val="22"/>
          <w:szCs w:val="22"/>
          <w:lang w:val="en-US"/>
        </w:rPr>
        <w:t>the aim of</w:t>
      </w:r>
      <w:r w:rsidRPr="00F55262">
        <w:rPr>
          <w:rFonts w:ascii="Calibri" w:eastAsia="Calibri" w:hAnsi="Calibri" w:cs="Calibri"/>
          <w:sz w:val="22"/>
          <w:szCs w:val="22"/>
          <w:lang w:val="en-US"/>
        </w:rPr>
        <w:t xml:space="preserve"> obtaining a civil service position. Not least because of these potentially negative consequences, but also because of the constitutionally guaranteed right not to know, the decision on how to deal with such findings is left to you. Therefore, if you do not wish to be informed about incidental findings or only those that are likely to have the potential to prevent or treat disease at an early stage, please tick the appropriate option as part of the consent form. All data will be treated strictly confidentially and will only be evaluated in pseudonymized form.</w:t>
      </w:r>
    </w:p>
    <w:p w:rsidR="001D6B59" w:rsidRPr="00F55262" w:rsidRDefault="001D6B59" w:rsidP="00A056E0">
      <w:pPr>
        <w:autoSpaceDE w:val="0"/>
        <w:autoSpaceDN w:val="0"/>
        <w:adjustRightInd w:val="0"/>
        <w:spacing w:before="240"/>
        <w:jc w:val="both"/>
        <w:rPr>
          <w:rFonts w:ascii="Calibri" w:eastAsia="Calibri" w:hAnsi="Calibri" w:cs="Calibri"/>
          <w:b/>
          <w:sz w:val="22"/>
          <w:szCs w:val="22"/>
          <w:lang w:val="en-US"/>
        </w:rPr>
      </w:pPr>
      <w:r w:rsidRPr="00F55262">
        <w:rPr>
          <w:rFonts w:ascii="Calibri" w:eastAsia="Calibri" w:hAnsi="Calibri" w:cs="Calibri"/>
          <w:b/>
          <w:sz w:val="22"/>
          <w:szCs w:val="22"/>
          <w:lang w:val="en-US"/>
        </w:rPr>
        <w:t>Privacy information</w:t>
      </w:r>
    </w:p>
    <w:p w:rsidR="001D6B59" w:rsidRPr="00F55262" w:rsidRDefault="001D6B59" w:rsidP="00832EBC">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General:</w:t>
      </w:r>
    </w:p>
    <w:p w:rsidR="001D6B59" w:rsidRPr="00F55262" w:rsidRDefault="001D6B59" w:rsidP="00270A5D">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Medical confidentiality and data protection regulations </w:t>
      </w:r>
      <w:r w:rsidR="00611364">
        <w:rPr>
          <w:rFonts w:ascii="Calibri" w:eastAsia="Calibri" w:hAnsi="Calibri" w:cs="Calibri"/>
          <w:sz w:val="22"/>
          <w:szCs w:val="22"/>
          <w:lang w:val="en-US"/>
        </w:rPr>
        <w:t>will be</w:t>
      </w:r>
      <w:r w:rsidR="00611364"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observed. During the study, medical findings and personal information will be collected from you and written down in your personal file or stored electronically at the trial site. The data important for the study will additionally be stored in pseudonymized </w:t>
      </w:r>
      <w:r w:rsidR="007555F4" w:rsidRPr="00F55262">
        <w:rPr>
          <w:rFonts w:ascii="Calibri" w:eastAsia="Calibri" w:hAnsi="Calibri" w:cs="Calibri"/>
          <w:sz w:val="22"/>
          <w:szCs w:val="22"/>
          <w:lang w:val="en-US"/>
        </w:rPr>
        <w:t xml:space="preserve">(encrypted) </w:t>
      </w:r>
      <w:r w:rsidRPr="00F55262">
        <w:rPr>
          <w:rFonts w:ascii="Calibri" w:eastAsia="Calibri" w:hAnsi="Calibri" w:cs="Calibri"/>
          <w:sz w:val="22"/>
          <w:szCs w:val="22"/>
          <w:lang w:val="en-US"/>
        </w:rPr>
        <w:t xml:space="preserve">form, evaluated and, if necessary, passed on to university clinics and cooperation partners, possibly also in </w:t>
      </w:r>
      <w:r w:rsidR="00935CE2" w:rsidRPr="00F55262">
        <w:rPr>
          <w:rFonts w:ascii="Calibri" w:eastAsia="Calibri" w:hAnsi="Calibri" w:cs="Calibri"/>
          <w:sz w:val="22"/>
          <w:szCs w:val="22"/>
          <w:lang w:val="en-US"/>
        </w:rPr>
        <w:t xml:space="preserve">countries </w:t>
      </w:r>
      <w:r w:rsidRPr="00F55262">
        <w:rPr>
          <w:rFonts w:ascii="Calibri" w:eastAsia="Calibri" w:hAnsi="Calibri" w:cs="Calibri"/>
          <w:sz w:val="22"/>
          <w:szCs w:val="22"/>
          <w:lang w:val="en-US"/>
        </w:rPr>
        <w:t>where data protection requirements are lower than in the European Union.</w:t>
      </w:r>
    </w:p>
    <w:p w:rsidR="00AD2D51" w:rsidRPr="00F55262" w:rsidRDefault="003C157C" w:rsidP="00270A5D">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The study management will take all reasonable steps to ensure the protection of your data in accordance with European Union data protection standards. The data is secured against unauthorized access. Decryption will only occur in the event of withdrawal from the study for the purpose of data destruction. As soon as possible according to the research or statistical purpose, personal data will be anonymized </w:t>
      </w:r>
      <w:r w:rsidR="00715283">
        <w:rPr>
          <w:rStyle w:val="Funotenzeichen"/>
          <w:rFonts w:ascii="Calibri" w:eastAsia="Calibri" w:hAnsi="Calibri" w:cs="Calibri"/>
          <w:sz w:val="22"/>
          <w:szCs w:val="22"/>
        </w:rPr>
        <w:footnoteReference w:id="2"/>
      </w:r>
      <w:r w:rsidRPr="00F55262">
        <w:rPr>
          <w:rFonts w:ascii="Calibri" w:eastAsia="Calibri" w:hAnsi="Calibri" w:cs="Calibri"/>
          <w:sz w:val="22"/>
          <w:szCs w:val="22"/>
          <w:lang w:val="en-US"/>
        </w:rPr>
        <w:t xml:space="preserve">. Data collected during the study will be kept indefinitely in the Collaborative Transplant Study database in Heidelberg for use in future scientific studies. </w:t>
      </w:r>
      <w:r w:rsidR="00AD2D51" w:rsidRPr="00F55262">
        <w:rPr>
          <w:rFonts w:ascii="Calibri" w:eastAsia="Calibri" w:hAnsi="Calibri" w:cs="Calibri"/>
          <w:sz w:val="22"/>
          <w:szCs w:val="22"/>
          <w:lang w:val="en-US"/>
        </w:rPr>
        <w:t xml:space="preserve">Any biological material from you that is not needed will also be </w:t>
      </w:r>
      <w:proofErr w:type="spellStart"/>
      <w:r w:rsidR="00AD2D51" w:rsidRPr="00F55262">
        <w:rPr>
          <w:rFonts w:ascii="Calibri" w:eastAsia="Calibri" w:hAnsi="Calibri" w:cs="Calibri"/>
          <w:sz w:val="22"/>
          <w:szCs w:val="22"/>
          <w:lang w:val="en-US"/>
        </w:rPr>
        <w:t>asserved</w:t>
      </w:r>
      <w:proofErr w:type="spellEnd"/>
      <w:r w:rsidR="00AD2D51" w:rsidRPr="00F55262">
        <w:rPr>
          <w:rFonts w:ascii="Calibri" w:eastAsia="Calibri" w:hAnsi="Calibri" w:cs="Calibri"/>
          <w:sz w:val="22"/>
          <w:szCs w:val="22"/>
          <w:lang w:val="en-US"/>
        </w:rPr>
        <w:t xml:space="preserve"> indefinitely </w:t>
      </w:r>
      <w:r w:rsidR="00611364">
        <w:rPr>
          <w:rFonts w:ascii="Calibri" w:eastAsia="Calibri" w:hAnsi="Calibri" w:cs="Calibri"/>
          <w:sz w:val="22"/>
          <w:szCs w:val="22"/>
          <w:lang w:val="en-US"/>
        </w:rPr>
        <w:t>under a pseudonym</w:t>
      </w:r>
      <w:r w:rsidR="00AD2D51" w:rsidRPr="00F55262">
        <w:rPr>
          <w:rFonts w:ascii="Calibri" w:eastAsia="Calibri" w:hAnsi="Calibri" w:cs="Calibri"/>
          <w:sz w:val="22"/>
          <w:szCs w:val="22"/>
          <w:lang w:val="en-US"/>
        </w:rPr>
        <w:t xml:space="preserve"> at the study center after the study is completed in order to evaluate further biomarkers in Covid-19 research in the future. These include, for example, studies of tissue characteristics, blood group and genetic information important for organ transplantation. As soon as possible according to the research purpose, the samples will be pseudonymized. If you do not agree to the use of data for future research purposes, you </w:t>
      </w:r>
      <w:r w:rsidR="00611364">
        <w:rPr>
          <w:rFonts w:ascii="Calibri" w:eastAsia="Calibri" w:hAnsi="Calibri" w:cs="Calibri"/>
          <w:sz w:val="22"/>
          <w:szCs w:val="22"/>
          <w:lang w:val="en-US"/>
        </w:rPr>
        <w:t>may restrict</w:t>
      </w:r>
      <w:r w:rsidR="00AD2D51" w:rsidRPr="00F55262">
        <w:rPr>
          <w:rFonts w:ascii="Calibri" w:eastAsia="Calibri" w:hAnsi="Calibri" w:cs="Calibri"/>
          <w:sz w:val="22"/>
          <w:szCs w:val="22"/>
          <w:lang w:val="en-US"/>
        </w:rPr>
        <w:t xml:space="preserve"> your </w:t>
      </w:r>
      <w:r w:rsidR="00611364">
        <w:rPr>
          <w:rFonts w:ascii="Calibri" w:eastAsia="Calibri" w:hAnsi="Calibri" w:cs="Calibri"/>
          <w:sz w:val="22"/>
          <w:szCs w:val="22"/>
          <w:lang w:val="en-US"/>
        </w:rPr>
        <w:t xml:space="preserve">declaration of </w:t>
      </w:r>
      <w:r w:rsidR="00AD2D51" w:rsidRPr="00F55262">
        <w:rPr>
          <w:rFonts w:ascii="Calibri" w:eastAsia="Calibri" w:hAnsi="Calibri" w:cs="Calibri"/>
          <w:sz w:val="22"/>
          <w:szCs w:val="22"/>
          <w:lang w:val="en-US"/>
        </w:rPr>
        <w:t xml:space="preserve">consent. The retention period of the biomaterials and data cannot be stated precisely, as it is currently not foreseeable which studies on the study blood regarding organ transplanted patients with SARS-CoV-2 infection might be relevant in the future. </w:t>
      </w:r>
      <w:r w:rsidR="00611364">
        <w:rPr>
          <w:rFonts w:ascii="Calibri" w:eastAsia="Calibri" w:hAnsi="Calibri" w:cs="Calibri"/>
          <w:sz w:val="22"/>
          <w:szCs w:val="22"/>
          <w:lang w:val="en-US"/>
        </w:rPr>
        <w:t>As a consequence,</w:t>
      </w:r>
      <w:r w:rsidR="00AD2D51" w:rsidRPr="00F55262">
        <w:rPr>
          <w:rFonts w:ascii="Calibri" w:eastAsia="Calibri" w:hAnsi="Calibri" w:cs="Calibri"/>
          <w:sz w:val="22"/>
          <w:szCs w:val="22"/>
          <w:lang w:val="en-US"/>
        </w:rPr>
        <w:t xml:space="preserve"> the biomaterials will be kept </w:t>
      </w:r>
      <w:r w:rsidR="00611364">
        <w:rPr>
          <w:rFonts w:ascii="Calibri" w:eastAsia="Calibri" w:hAnsi="Calibri" w:cs="Calibri"/>
          <w:sz w:val="22"/>
          <w:szCs w:val="22"/>
          <w:lang w:val="en-US"/>
        </w:rPr>
        <w:t>until further notice</w:t>
      </w:r>
      <w:r w:rsidR="00611364" w:rsidRPr="00F55262">
        <w:rPr>
          <w:rFonts w:ascii="Calibri" w:eastAsia="Calibri" w:hAnsi="Calibri" w:cs="Calibri"/>
          <w:sz w:val="22"/>
          <w:szCs w:val="22"/>
          <w:lang w:val="en-US"/>
        </w:rPr>
        <w:t xml:space="preserve"> </w:t>
      </w:r>
      <w:r w:rsidR="00AD2D51" w:rsidRPr="00F55262">
        <w:rPr>
          <w:rFonts w:ascii="Calibri" w:eastAsia="Calibri" w:hAnsi="Calibri" w:cs="Calibri"/>
          <w:sz w:val="22"/>
          <w:szCs w:val="22"/>
          <w:lang w:val="en-US"/>
        </w:rPr>
        <w:t>and made available for further medical research regarding transplanted patients with SARS-CoV-2 infection. We will review every five years whether further retention of the biomaterials and data is still necessary. The personal data will be anonymized as soon as possible according to the research purpose.</w:t>
      </w:r>
    </w:p>
    <w:p w:rsidR="003C157C" w:rsidRPr="00F55262" w:rsidRDefault="003C157C" w:rsidP="00270A5D">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Your data and samples may also be passed on to recipients in countries outside the EU (clinics, cooperation partners) if one of the following conditions is met:</w:t>
      </w:r>
    </w:p>
    <w:p w:rsidR="00D5484D" w:rsidRDefault="003C157C" w:rsidP="00270A5D">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a. The European Commission has determined that the country has an adequate level of data protection under the law</w:t>
      </w:r>
      <w:r w:rsidR="00611364">
        <w:rPr>
          <w:rFonts w:ascii="Calibri" w:eastAsia="Calibri" w:hAnsi="Calibri" w:cs="Calibri"/>
          <w:sz w:val="22"/>
          <w:szCs w:val="22"/>
          <w:lang w:val="en-US"/>
        </w:rPr>
        <w:t>.</w:t>
      </w:r>
    </w:p>
    <w:p w:rsidR="003C157C" w:rsidRPr="00F55262" w:rsidRDefault="003C157C" w:rsidP="00270A5D">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lastRenderedPageBreak/>
        <w:t xml:space="preserve">b. On the part of the study </w:t>
      </w:r>
      <w:r w:rsidR="00D011AE">
        <w:rPr>
          <w:rFonts w:ascii="Calibri" w:eastAsia="Calibri" w:hAnsi="Calibri" w:cs="Calibri"/>
          <w:sz w:val="22"/>
          <w:szCs w:val="22"/>
          <w:lang w:val="en-US"/>
        </w:rPr>
        <w:t>director</w:t>
      </w:r>
      <w:r w:rsidRPr="00F55262">
        <w:rPr>
          <w:rFonts w:ascii="Calibri" w:eastAsia="Calibri" w:hAnsi="Calibri" w:cs="Calibri"/>
          <w:sz w:val="22"/>
          <w:szCs w:val="22"/>
          <w:lang w:val="en-US"/>
        </w:rPr>
        <w:t xml:space="preserve">, contractual data protection clauses have been agreed with the research partners which have been adopted or approved by the European Commission or the </w:t>
      </w:r>
      <w:r w:rsidR="00611364">
        <w:rPr>
          <w:rFonts w:ascii="Calibri" w:eastAsia="Calibri" w:hAnsi="Calibri" w:cs="Calibri"/>
          <w:sz w:val="22"/>
          <w:szCs w:val="22"/>
          <w:lang w:val="en-US"/>
        </w:rPr>
        <w:t>responsible</w:t>
      </w:r>
      <w:r w:rsidR="00611364"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supervisory authority. You may obtain a copy of these data protection clauses from the </w:t>
      </w:r>
      <w:r w:rsidR="00611364">
        <w:rPr>
          <w:rFonts w:ascii="Calibri" w:eastAsia="Calibri" w:hAnsi="Calibri" w:cs="Calibri"/>
          <w:sz w:val="22"/>
          <w:szCs w:val="22"/>
          <w:lang w:val="en-US"/>
        </w:rPr>
        <w:t xml:space="preserve">below-listed officials responsible for the </w:t>
      </w:r>
      <w:r w:rsidRPr="00F55262">
        <w:rPr>
          <w:rFonts w:ascii="Calibri" w:eastAsia="Calibri" w:hAnsi="Calibri" w:cs="Calibri"/>
          <w:sz w:val="22"/>
          <w:szCs w:val="22"/>
          <w:lang w:val="en-US"/>
        </w:rPr>
        <w:t>study</w:t>
      </w:r>
      <w:r w:rsidR="008F5B58" w:rsidRPr="00F55262">
        <w:rPr>
          <w:rFonts w:ascii="Calibri" w:eastAsia="Calibri" w:hAnsi="Calibri" w:cs="Calibri"/>
          <w:sz w:val="22"/>
          <w:szCs w:val="22"/>
          <w:lang w:val="en-US"/>
        </w:rPr>
        <w:t>.</w:t>
      </w:r>
    </w:p>
    <w:p w:rsidR="003C157C" w:rsidRPr="00F55262" w:rsidRDefault="003C157C" w:rsidP="00270A5D">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In addition, however, data and samples </w:t>
      </w:r>
      <w:r w:rsidR="00572F7A">
        <w:rPr>
          <w:rFonts w:ascii="Calibri" w:eastAsia="Calibri" w:hAnsi="Calibri" w:cs="Calibri"/>
          <w:sz w:val="22"/>
          <w:szCs w:val="22"/>
          <w:lang w:val="en-US"/>
        </w:rPr>
        <w:t>may also</w:t>
      </w:r>
      <w:r w:rsidRPr="00F55262">
        <w:rPr>
          <w:rFonts w:ascii="Calibri" w:eastAsia="Calibri" w:hAnsi="Calibri" w:cs="Calibri"/>
          <w:sz w:val="22"/>
          <w:szCs w:val="22"/>
          <w:lang w:val="en-US"/>
        </w:rPr>
        <w:t xml:space="preserve"> be transferred to research partners in third countries for which neither of these two requirements is met. These countries </w:t>
      </w:r>
      <w:r w:rsidRPr="00F55262">
        <w:rPr>
          <w:rFonts w:ascii="Calibri" w:eastAsia="Calibri" w:hAnsi="Calibri" w:cs="Calibri"/>
          <w:b/>
          <w:sz w:val="22"/>
          <w:szCs w:val="22"/>
          <w:lang w:val="en-US"/>
        </w:rPr>
        <w:t xml:space="preserve">may </w:t>
      </w:r>
      <w:r w:rsidRPr="00F55262">
        <w:rPr>
          <w:rFonts w:ascii="Calibri" w:eastAsia="Calibri" w:hAnsi="Calibri" w:cs="Calibri"/>
          <w:sz w:val="22"/>
          <w:szCs w:val="22"/>
          <w:lang w:val="en-US"/>
        </w:rPr>
        <w:t xml:space="preserve">have </w:t>
      </w:r>
      <w:r w:rsidRPr="00F55262">
        <w:rPr>
          <w:rFonts w:ascii="Calibri" w:eastAsia="Calibri" w:hAnsi="Calibri" w:cs="Calibri"/>
          <w:b/>
          <w:sz w:val="22"/>
          <w:szCs w:val="22"/>
          <w:lang w:val="en-US"/>
        </w:rPr>
        <w:t>a lower level of data protection than the EU</w:t>
      </w:r>
      <w:r w:rsidRPr="00F55262">
        <w:rPr>
          <w:rFonts w:ascii="Calibri" w:eastAsia="Calibri" w:hAnsi="Calibri" w:cs="Calibri"/>
          <w:sz w:val="22"/>
          <w:szCs w:val="22"/>
          <w:lang w:val="en-US"/>
        </w:rPr>
        <w:t>. The study managers mentioned below assure</w:t>
      </w:r>
      <w:r w:rsidR="00572F7A">
        <w:rPr>
          <w:rFonts w:ascii="Calibri" w:eastAsia="Calibri" w:hAnsi="Calibri" w:cs="Calibri"/>
          <w:sz w:val="22"/>
          <w:szCs w:val="22"/>
          <w:lang w:val="en-US"/>
        </w:rPr>
        <w:t xml:space="preserve"> that, also in these cases,</w:t>
      </w:r>
      <w:r w:rsidRPr="00F55262">
        <w:rPr>
          <w:rFonts w:ascii="Calibri" w:eastAsia="Calibri" w:hAnsi="Calibri" w:cs="Calibri"/>
          <w:sz w:val="22"/>
          <w:szCs w:val="22"/>
          <w:lang w:val="en-US"/>
        </w:rPr>
        <w:t xml:space="preserve"> the research partners</w:t>
      </w:r>
      <w:r w:rsidR="00572F7A">
        <w:rPr>
          <w:rFonts w:ascii="Calibri" w:eastAsia="Calibri" w:hAnsi="Calibri" w:cs="Calibri"/>
          <w:sz w:val="22"/>
          <w:szCs w:val="22"/>
          <w:lang w:val="en-US"/>
        </w:rPr>
        <w:t xml:space="preserve"> will be contractually obliged</w:t>
      </w:r>
      <w:r w:rsidRPr="00F55262">
        <w:rPr>
          <w:rFonts w:ascii="Calibri" w:eastAsia="Calibri" w:hAnsi="Calibri" w:cs="Calibri"/>
          <w:sz w:val="22"/>
          <w:szCs w:val="22"/>
          <w:lang w:val="en-US"/>
        </w:rPr>
        <w:t xml:space="preserve">, as far as legally possible, to comply with the EU data protection level. Nevertheless, there is a risk that government or private agencies may access your data even though this would not be permitted under European data protection law. In addition, you may be </w:t>
      </w:r>
      <w:r w:rsidR="00572F7A">
        <w:rPr>
          <w:rFonts w:ascii="Calibri" w:eastAsia="Calibri" w:hAnsi="Calibri" w:cs="Calibri"/>
          <w:sz w:val="22"/>
          <w:szCs w:val="22"/>
          <w:lang w:val="en-US"/>
        </w:rPr>
        <w:t>subject</w:t>
      </w:r>
      <w:r w:rsidR="00572F7A"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to fewer or less enforceable data subject rights </w:t>
      </w:r>
      <w:r w:rsidR="00572F7A">
        <w:rPr>
          <w:rFonts w:ascii="Calibri" w:eastAsia="Calibri" w:hAnsi="Calibri" w:cs="Calibri"/>
          <w:sz w:val="22"/>
          <w:szCs w:val="22"/>
          <w:lang w:val="en-US"/>
        </w:rPr>
        <w:t>in these countries</w:t>
      </w:r>
      <w:r w:rsidR="00572F7A"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and there may be no independent supervisory authority to assist you in exercising your rights. </w:t>
      </w:r>
      <w:r w:rsidRPr="00F55262">
        <w:rPr>
          <w:rFonts w:ascii="Calibri" w:eastAsia="Calibri" w:hAnsi="Calibri" w:cs="Calibri"/>
          <w:b/>
          <w:sz w:val="22"/>
          <w:szCs w:val="22"/>
          <w:lang w:val="en-US"/>
        </w:rPr>
        <w:t xml:space="preserve">In this case, your samples and data can only be passed on if you have </w:t>
      </w:r>
      <w:r w:rsidR="00572F7A">
        <w:rPr>
          <w:rFonts w:ascii="Calibri" w:eastAsia="Calibri" w:hAnsi="Calibri" w:cs="Calibri"/>
          <w:b/>
          <w:sz w:val="22"/>
          <w:szCs w:val="22"/>
          <w:lang w:val="en-US"/>
        </w:rPr>
        <w:t>given your explicit consent</w:t>
      </w:r>
      <w:r w:rsidRPr="00F55262">
        <w:rPr>
          <w:rFonts w:ascii="Calibri" w:eastAsia="Calibri" w:hAnsi="Calibri" w:cs="Calibri"/>
          <w:b/>
          <w:sz w:val="22"/>
          <w:szCs w:val="22"/>
          <w:lang w:val="en-US"/>
        </w:rPr>
        <w:t xml:space="preserve">. If you do not agree, you </w:t>
      </w:r>
      <w:r w:rsidR="00572F7A">
        <w:rPr>
          <w:rFonts w:ascii="Calibri" w:eastAsia="Calibri" w:hAnsi="Calibri" w:cs="Calibri"/>
          <w:b/>
          <w:sz w:val="22"/>
          <w:szCs w:val="22"/>
          <w:lang w:val="en-US"/>
        </w:rPr>
        <w:t>may</w:t>
      </w:r>
      <w:r w:rsidR="00572F7A" w:rsidRPr="00F55262">
        <w:rPr>
          <w:rFonts w:ascii="Calibri" w:eastAsia="Calibri" w:hAnsi="Calibri" w:cs="Calibri"/>
          <w:b/>
          <w:sz w:val="22"/>
          <w:szCs w:val="22"/>
          <w:lang w:val="en-US"/>
        </w:rPr>
        <w:t xml:space="preserve"> </w:t>
      </w:r>
      <w:r w:rsidRPr="00F55262">
        <w:rPr>
          <w:rFonts w:ascii="Calibri" w:eastAsia="Calibri" w:hAnsi="Calibri" w:cs="Calibri"/>
          <w:b/>
          <w:sz w:val="22"/>
          <w:szCs w:val="22"/>
          <w:lang w:val="en-US"/>
        </w:rPr>
        <w:t xml:space="preserve">delete the </w:t>
      </w:r>
      <w:r w:rsidR="00572F7A">
        <w:rPr>
          <w:rFonts w:ascii="Calibri" w:eastAsia="Calibri" w:hAnsi="Calibri" w:cs="Calibri"/>
          <w:b/>
          <w:sz w:val="22"/>
          <w:szCs w:val="22"/>
          <w:lang w:val="en-US"/>
        </w:rPr>
        <w:t>respective</w:t>
      </w:r>
      <w:r w:rsidR="00572F7A" w:rsidRPr="00F55262">
        <w:rPr>
          <w:rFonts w:ascii="Calibri" w:eastAsia="Calibri" w:hAnsi="Calibri" w:cs="Calibri"/>
          <w:b/>
          <w:sz w:val="22"/>
          <w:szCs w:val="22"/>
          <w:lang w:val="en-US"/>
        </w:rPr>
        <w:t xml:space="preserve"> </w:t>
      </w:r>
      <w:r w:rsidRPr="00F55262">
        <w:rPr>
          <w:rFonts w:ascii="Calibri" w:eastAsia="Calibri" w:hAnsi="Calibri" w:cs="Calibri"/>
          <w:b/>
          <w:sz w:val="22"/>
          <w:szCs w:val="22"/>
          <w:lang w:val="en-US"/>
        </w:rPr>
        <w:t>marked paragraph in the declaration of consent.</w:t>
      </w:r>
    </w:p>
    <w:p w:rsidR="003C157C" w:rsidRPr="00F55262" w:rsidRDefault="003C157C" w:rsidP="00270A5D">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We would like to point out that there is currently a high and also legitimate interest in Covid-19 research. Through good cooperation with other transplant centers, we hope to obtain as much data as possible regarding Covid-19 infections in transplanted patients as soon as possible. This requires an exchange of data between different transplant centers. We would like to point out again that the data important for the study will be stored in pseudonymized (encrypted) form, evaluated and, if necessary, passed on to university clinics and cooperation partners, possibly also in countries where data protection requirements are lower than in the European Union.</w:t>
      </w:r>
    </w:p>
    <w:p w:rsidR="001D6B59" w:rsidRPr="00F55262" w:rsidRDefault="001D6B59" w:rsidP="009C1D92">
      <w:pPr>
        <w:autoSpaceDE w:val="0"/>
        <w:autoSpaceDN w:val="0"/>
        <w:adjustRightInd w:val="0"/>
        <w:spacing w:after="120"/>
        <w:jc w:val="both"/>
        <w:rPr>
          <w:rFonts w:ascii="Calibri" w:eastAsia="Calibri" w:hAnsi="Calibri" w:cs="Calibri"/>
          <w:sz w:val="22"/>
          <w:szCs w:val="22"/>
          <w:lang w:val="en-US"/>
        </w:rPr>
      </w:pPr>
      <w:r w:rsidRPr="00F55262">
        <w:rPr>
          <w:rFonts w:ascii="Calibri" w:eastAsia="Calibri" w:hAnsi="Calibri" w:cs="Calibri"/>
          <w:sz w:val="22"/>
          <w:szCs w:val="22"/>
          <w:lang w:val="en-US"/>
        </w:rPr>
        <w:t>You have the right to request information from the person</w:t>
      </w:r>
      <w:r w:rsidR="001F68BC">
        <w:rPr>
          <w:rFonts w:ascii="Calibri" w:eastAsia="Calibri" w:hAnsi="Calibri" w:cs="Calibri"/>
          <w:sz w:val="22"/>
          <w:szCs w:val="22"/>
          <w:lang w:val="en-US"/>
        </w:rPr>
        <w:t>s</w:t>
      </w:r>
      <w:r w:rsidRPr="00F55262">
        <w:rPr>
          <w:rFonts w:ascii="Calibri" w:eastAsia="Calibri" w:hAnsi="Calibri" w:cs="Calibri"/>
          <w:sz w:val="22"/>
          <w:szCs w:val="22"/>
          <w:lang w:val="en-US"/>
        </w:rPr>
        <w:t xml:space="preserve"> responsible (see below) about the personal data stored about you. Likewise, you </w:t>
      </w:r>
      <w:r w:rsidR="001F68BC">
        <w:rPr>
          <w:rFonts w:ascii="Calibri" w:eastAsia="Calibri" w:hAnsi="Calibri" w:cs="Calibri"/>
          <w:sz w:val="22"/>
          <w:szCs w:val="22"/>
          <w:lang w:val="en-US"/>
        </w:rPr>
        <w:t>may</w:t>
      </w:r>
      <w:r w:rsidR="001F68BC"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request the correction of inaccurate data and the deletion of data or </w:t>
      </w:r>
      <w:r w:rsidR="00401D5C" w:rsidRPr="00F55262">
        <w:rPr>
          <w:rFonts w:ascii="Calibri" w:eastAsia="Calibri" w:hAnsi="Calibri" w:cs="Calibri"/>
          <w:sz w:val="22"/>
          <w:szCs w:val="22"/>
          <w:lang w:val="en-US"/>
        </w:rPr>
        <w:t xml:space="preserve">restrictions on </w:t>
      </w:r>
      <w:r w:rsidRPr="00F55262">
        <w:rPr>
          <w:rFonts w:ascii="Calibri" w:eastAsia="Calibri" w:hAnsi="Calibri" w:cs="Calibri"/>
          <w:sz w:val="22"/>
          <w:szCs w:val="22"/>
          <w:lang w:val="en-US"/>
        </w:rPr>
        <w:t>their processing.</w:t>
      </w:r>
    </w:p>
    <w:p w:rsidR="001D6B59" w:rsidRPr="00F55262" w:rsidRDefault="00D054C3" w:rsidP="009C1D92">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The </w:t>
      </w:r>
      <w:r w:rsidR="001D6B59" w:rsidRPr="00F55262">
        <w:rPr>
          <w:rFonts w:ascii="Calibri" w:eastAsia="Calibri" w:hAnsi="Calibri" w:cs="Calibri"/>
          <w:sz w:val="22"/>
          <w:szCs w:val="22"/>
          <w:lang w:val="en-US"/>
        </w:rPr>
        <w:t xml:space="preserve">persons responsible for the study-related collection of personal data </w:t>
      </w:r>
      <w:r w:rsidR="004C2C3E" w:rsidRPr="00F55262">
        <w:rPr>
          <w:rFonts w:ascii="Calibri" w:eastAsia="Calibri" w:hAnsi="Calibri" w:cs="Calibri"/>
          <w:sz w:val="22"/>
          <w:szCs w:val="22"/>
          <w:lang w:val="en-US"/>
        </w:rPr>
        <w:t>are</w:t>
      </w:r>
      <w:r w:rsidR="001D6B59" w:rsidRPr="00F55262">
        <w:rPr>
          <w:rFonts w:ascii="Calibri" w:eastAsia="Calibri" w:hAnsi="Calibri" w:cs="Calibri"/>
          <w:sz w:val="22"/>
          <w:szCs w:val="22"/>
          <w:lang w:val="en-US"/>
        </w:rPr>
        <w:t xml:space="preserve">: </w:t>
      </w:r>
    </w:p>
    <w:p w:rsidR="001D6B59" w:rsidRPr="00B04067" w:rsidRDefault="001D7FD1" w:rsidP="004C2C3E">
      <w:pPr>
        <w:autoSpaceDE w:val="0"/>
        <w:autoSpaceDN w:val="0"/>
        <w:adjustRightInd w:val="0"/>
        <w:spacing w:before="120"/>
        <w:jc w:val="both"/>
        <w:rPr>
          <w:rFonts w:ascii="Calibri" w:eastAsia="Calibri" w:hAnsi="Calibri" w:cs="Calibri"/>
          <w:sz w:val="22"/>
          <w:szCs w:val="22"/>
          <w:lang w:val="en-US"/>
        </w:rPr>
      </w:pPr>
      <w:r>
        <w:rPr>
          <w:rFonts w:ascii="Calibri" w:eastAsia="Calibri" w:hAnsi="Calibri" w:cs="Calibri"/>
          <w:noProof/>
          <w:sz w:val="22"/>
          <w:szCs w:val="22"/>
          <w:lang w:eastAsia="de-DE"/>
        </w:rPr>
        <mc:AlternateContent>
          <mc:Choice Requires="wps">
            <w:drawing>
              <wp:anchor distT="0" distB="0" distL="114300" distR="114300" simplePos="0" relativeHeight="251661824" behindDoc="0" locked="0" layoutInCell="1" allowOverlap="1">
                <wp:simplePos x="0" y="0"/>
                <wp:positionH relativeFrom="column">
                  <wp:posOffset>4580255</wp:posOffset>
                </wp:positionH>
                <wp:positionV relativeFrom="paragraph">
                  <wp:posOffset>76200</wp:posOffset>
                </wp:positionV>
                <wp:extent cx="1567815" cy="311785"/>
                <wp:effectExtent l="0" t="0" r="0" b="2540"/>
                <wp:wrapNone/>
                <wp:docPr id="56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7815" cy="3117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5ED7FB" id="Rectangle 10" o:spid="_x0000_s1026" style="position:absolute;margin-left:360.65pt;margin-top:6pt;width:123.45pt;height:24.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" stroked="f">
                <v:textbox inset="0,0,0,0"/>
              </v:rect>
            </w:pict>
          </mc:Fallback>
        </mc:AlternateContent>
      </w:r>
      <w:r w:rsidR="008C2541" w:rsidRPr="00B04067">
        <w:rPr>
          <w:rFonts w:ascii="Calibri" w:eastAsia="Calibri" w:hAnsi="Calibri" w:cs="Calibri"/>
          <w:sz w:val="22"/>
          <w:szCs w:val="22"/>
          <w:lang w:val="en-US"/>
        </w:rPr>
        <w:t xml:space="preserve">Prof. </w:t>
      </w:r>
      <w:r w:rsidR="001D6B59" w:rsidRPr="00B04067">
        <w:rPr>
          <w:rFonts w:ascii="Calibri" w:eastAsia="Calibri" w:hAnsi="Calibri" w:cs="Calibri"/>
          <w:sz w:val="22"/>
          <w:szCs w:val="22"/>
          <w:lang w:val="en-US"/>
        </w:rPr>
        <w:t xml:space="preserve">Dr. med. </w:t>
      </w:r>
      <w:r w:rsidR="008C2541" w:rsidRPr="00B04067">
        <w:rPr>
          <w:rFonts w:ascii="Calibri" w:eastAsia="Calibri" w:hAnsi="Calibri" w:cs="Calibri"/>
          <w:sz w:val="22"/>
          <w:szCs w:val="22"/>
          <w:lang w:val="en-US"/>
        </w:rPr>
        <w:t>Caner Süsal</w:t>
      </w:r>
    </w:p>
    <w:p w:rsidR="001D6B59" w:rsidRPr="00B04067" w:rsidRDefault="008C2541" w:rsidP="001D6B59">
      <w:pPr>
        <w:autoSpaceDE w:val="0"/>
        <w:autoSpaceDN w:val="0"/>
        <w:adjustRightInd w:val="0"/>
        <w:jc w:val="both"/>
        <w:rPr>
          <w:rFonts w:ascii="Calibri" w:eastAsia="Calibri" w:hAnsi="Calibri" w:cs="Calibri"/>
          <w:sz w:val="22"/>
          <w:szCs w:val="22"/>
          <w:lang w:val="en-US"/>
        </w:rPr>
      </w:pPr>
      <w:r w:rsidRPr="00B04067">
        <w:rPr>
          <w:rFonts w:ascii="Calibri" w:eastAsia="Calibri" w:hAnsi="Calibri" w:cs="Calibri"/>
          <w:sz w:val="22"/>
          <w:szCs w:val="22"/>
          <w:lang w:val="en-US"/>
        </w:rPr>
        <w:t xml:space="preserve">Institute </w:t>
      </w:r>
      <w:r w:rsidR="00B04067">
        <w:rPr>
          <w:rFonts w:ascii="Calibri" w:eastAsia="Calibri" w:hAnsi="Calibri" w:cs="Calibri"/>
          <w:sz w:val="22"/>
          <w:szCs w:val="22"/>
          <w:lang w:val="en-US"/>
        </w:rPr>
        <w:t>of</w:t>
      </w:r>
      <w:r w:rsidR="00B04067" w:rsidRPr="00B04067">
        <w:rPr>
          <w:rFonts w:ascii="Calibri" w:eastAsia="Calibri" w:hAnsi="Calibri" w:cs="Calibri"/>
          <w:sz w:val="22"/>
          <w:szCs w:val="22"/>
          <w:lang w:val="en-US"/>
        </w:rPr>
        <w:t xml:space="preserve"> </w:t>
      </w:r>
      <w:r w:rsidRPr="00B04067">
        <w:rPr>
          <w:rFonts w:ascii="Calibri" w:eastAsia="Calibri" w:hAnsi="Calibri" w:cs="Calibri"/>
          <w:sz w:val="22"/>
          <w:szCs w:val="22"/>
          <w:lang w:val="en-US"/>
        </w:rPr>
        <w:t>Immunology</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Im Neuenheimer Feld </w:t>
      </w:r>
      <w:r w:rsidR="008C2541" w:rsidRPr="00B114A7">
        <w:rPr>
          <w:rFonts w:ascii="Calibri" w:eastAsia="Calibri" w:hAnsi="Calibri" w:cs="Calibri"/>
          <w:sz w:val="22"/>
          <w:szCs w:val="22"/>
        </w:rPr>
        <w:t>305</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5E3483" w:rsidRPr="00B114A7" w:rsidRDefault="005E3483"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564013</w:t>
      </w:r>
    </w:p>
    <w:p w:rsidR="001D6B59" w:rsidRPr="00B114A7" w:rsidRDefault="001D6B59"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caner.suesal@med.uni-heidelberg.de</w:t>
      </w:r>
    </w:p>
    <w:p w:rsidR="00D054C3" w:rsidRPr="00270A5D" w:rsidRDefault="00D054C3" w:rsidP="00D054C3">
      <w:pPr>
        <w:autoSpaceDE w:val="0"/>
        <w:autoSpaceDN w:val="0"/>
        <w:adjustRightInd w:val="0"/>
        <w:jc w:val="both"/>
        <w:rPr>
          <w:rFonts w:ascii="Calibri" w:eastAsia="Calibri" w:hAnsi="Calibri" w:cs="Calibri"/>
          <w:sz w:val="22"/>
          <w:szCs w:val="22"/>
          <w:lang w:val="en-US"/>
        </w:rPr>
      </w:pPr>
      <w:r w:rsidRPr="00270A5D">
        <w:rPr>
          <w:rFonts w:ascii="Calibri" w:eastAsia="Calibri" w:hAnsi="Calibri" w:cs="Calibri"/>
          <w:sz w:val="22"/>
          <w:szCs w:val="22"/>
          <w:lang w:val="en-US"/>
        </w:rPr>
        <w:t>Prof. Dr. med. Christian Morath</w:t>
      </w:r>
    </w:p>
    <w:p w:rsidR="00D054C3" w:rsidRPr="00B04067" w:rsidRDefault="00D054C3" w:rsidP="00D054C3">
      <w:pPr>
        <w:autoSpaceDE w:val="0"/>
        <w:autoSpaceDN w:val="0"/>
        <w:adjustRightInd w:val="0"/>
        <w:jc w:val="both"/>
        <w:rPr>
          <w:rFonts w:ascii="Calibri" w:eastAsia="Calibri" w:hAnsi="Calibri" w:cs="Calibri"/>
          <w:sz w:val="22"/>
          <w:szCs w:val="22"/>
          <w:lang w:val="en-US"/>
        </w:rPr>
      </w:pPr>
      <w:r w:rsidRPr="00B04067">
        <w:rPr>
          <w:rFonts w:ascii="Calibri" w:eastAsia="Calibri" w:hAnsi="Calibri" w:cs="Calibri"/>
          <w:sz w:val="22"/>
          <w:szCs w:val="22"/>
          <w:lang w:val="en-US"/>
        </w:rPr>
        <w:t>Kidney Center Heidelberg</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5E3483" w:rsidRPr="00B114A7" w:rsidRDefault="005E348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9112 0</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christian.morath@med.uni-heidelberg.de</w:t>
      </w:r>
    </w:p>
    <w:p w:rsidR="00B04067" w:rsidRPr="00EC3D64" w:rsidRDefault="00B04067" w:rsidP="00401D5C">
      <w:pPr>
        <w:autoSpaceDE w:val="0"/>
        <w:autoSpaceDN w:val="0"/>
        <w:adjustRightInd w:val="0"/>
        <w:jc w:val="both"/>
        <w:rPr>
          <w:rFonts w:ascii="Calibri" w:eastAsia="Calibri" w:hAnsi="Calibri" w:cs="Calibri"/>
          <w:sz w:val="22"/>
          <w:szCs w:val="22"/>
        </w:rPr>
      </w:pPr>
    </w:p>
    <w:p w:rsidR="001D6B59" w:rsidRPr="00F55262" w:rsidRDefault="001D6B59" w:rsidP="00401D5C">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If you have any concerns about data processing and compliance with data protection requirements, you </w:t>
      </w:r>
      <w:r w:rsidR="001F68BC">
        <w:rPr>
          <w:rFonts w:ascii="Calibri" w:eastAsia="Calibri" w:hAnsi="Calibri" w:cs="Calibri"/>
          <w:sz w:val="22"/>
          <w:szCs w:val="22"/>
          <w:lang w:val="en-US"/>
        </w:rPr>
        <w:t>may</w:t>
      </w:r>
      <w:r w:rsidR="001F68BC"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contact the following data protection officer at the facility:</w:t>
      </w:r>
    </w:p>
    <w:p w:rsidR="001D6B59" w:rsidRPr="00B114A7" w:rsidRDefault="00935CE2" w:rsidP="00B04067">
      <w:pPr>
        <w:autoSpaceDE w:val="0"/>
        <w:autoSpaceDN w:val="0"/>
        <w:adjustRightInd w:val="0"/>
        <w:spacing w:before="120"/>
        <w:jc w:val="both"/>
        <w:rPr>
          <w:rFonts w:ascii="Calibri" w:eastAsia="Calibri" w:hAnsi="Calibri" w:cs="Calibri"/>
          <w:sz w:val="22"/>
          <w:szCs w:val="22"/>
        </w:rPr>
      </w:pPr>
      <w:r w:rsidRPr="00B114A7">
        <w:rPr>
          <w:rFonts w:ascii="Calibri" w:eastAsia="Calibri" w:hAnsi="Calibri" w:cs="Calibri"/>
          <w:sz w:val="22"/>
          <w:szCs w:val="22"/>
        </w:rPr>
        <w:t xml:space="preserve">Dr. </w:t>
      </w:r>
      <w:r w:rsidR="001D6B59" w:rsidRPr="00B114A7">
        <w:rPr>
          <w:rFonts w:ascii="Calibri" w:eastAsia="Calibri" w:hAnsi="Calibri" w:cs="Calibri"/>
          <w:sz w:val="22"/>
          <w:szCs w:val="22"/>
        </w:rPr>
        <w:t>jur. Regina Mathes</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672</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06221/56-7036</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datenschutz@med.uni-heidelberg.de</w:t>
      </w:r>
    </w:p>
    <w:p w:rsidR="00B04067" w:rsidRDefault="001D6B59" w:rsidP="00403049">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lastRenderedPageBreak/>
        <w:t>In the event of unlawful data processing, you have the right to lodge a complaint with the following supervisory authority:</w:t>
      </w:r>
    </w:p>
    <w:p w:rsidR="001D6B59" w:rsidRPr="00F55262" w:rsidRDefault="001D6B59" w:rsidP="00B04067">
      <w:pPr>
        <w:autoSpaceDE w:val="0"/>
        <w:autoSpaceDN w:val="0"/>
        <w:adjustRightInd w:val="0"/>
        <w:spacing w:before="120"/>
        <w:jc w:val="both"/>
        <w:rPr>
          <w:rFonts w:ascii="Calibri" w:eastAsia="Calibri" w:hAnsi="Calibri" w:cs="Calibri"/>
          <w:sz w:val="22"/>
          <w:szCs w:val="22"/>
          <w:lang w:val="en-US"/>
        </w:rPr>
      </w:pPr>
      <w:r w:rsidRPr="00F55262">
        <w:rPr>
          <w:rFonts w:ascii="Calibri" w:eastAsia="Calibri" w:hAnsi="Calibri" w:cs="Calibri"/>
          <w:sz w:val="22"/>
          <w:szCs w:val="22"/>
          <w:lang w:val="en-US"/>
        </w:rPr>
        <w:t>The State Commissioner for Data Protection and Freedom of Information of Baden-Württemberg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P.O. Box 10 29 32, 70025 Stuttgart</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Königstraße 10a, 70173 Stuttgart</w:t>
      </w:r>
    </w:p>
    <w:p w:rsidR="001D6B59" w:rsidRPr="00F55262" w:rsidRDefault="001D6B59" w:rsidP="001D6B59">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Tel.: 0711/61 55 41 - 0</w:t>
      </w:r>
    </w:p>
    <w:p w:rsidR="001D6B59" w:rsidRPr="00F55262" w:rsidRDefault="001D6B59" w:rsidP="001D6B59">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Fax: 0711/61 55 41 - 15</w:t>
      </w:r>
    </w:p>
    <w:p w:rsidR="001D6B59" w:rsidRPr="00F55262" w:rsidRDefault="001D6B59" w:rsidP="001D6B59">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E-mail: poststelle@lfdi.bwl.de</w:t>
      </w:r>
    </w:p>
    <w:p w:rsidR="001D6B59" w:rsidRPr="00F55262" w:rsidRDefault="001D6B59" w:rsidP="001D6B59">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Internet: http://www.baden-wuerttemberg.datenschutz.de</w:t>
      </w:r>
    </w:p>
    <w:p w:rsidR="001D6B59" w:rsidRPr="00F55262" w:rsidRDefault="001D6B59" w:rsidP="001D6B59">
      <w:pPr>
        <w:autoSpaceDE w:val="0"/>
        <w:autoSpaceDN w:val="0"/>
        <w:adjustRightInd w:val="0"/>
        <w:jc w:val="both"/>
        <w:rPr>
          <w:rFonts w:ascii="Calibri" w:eastAsia="Calibri" w:hAnsi="Calibri" w:cs="Calibri"/>
          <w:sz w:val="22"/>
          <w:szCs w:val="22"/>
          <w:lang w:val="en-US"/>
        </w:rPr>
      </w:pPr>
    </w:p>
    <w:p w:rsidR="001D6B59" w:rsidRPr="00F55262" w:rsidRDefault="001D6B59" w:rsidP="001D6B59">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For the purposes of the study, it is useful to include data from your medical records with your physicians</w:t>
      </w:r>
      <w:r w:rsidR="001F68BC">
        <w:rPr>
          <w:rFonts w:ascii="Calibri" w:eastAsia="Calibri" w:hAnsi="Calibri" w:cs="Calibri"/>
          <w:sz w:val="22"/>
          <w:szCs w:val="22"/>
          <w:lang w:val="en-US"/>
        </w:rPr>
        <w:t xml:space="preserve"> in charge</w:t>
      </w:r>
      <w:r w:rsidRPr="00F55262">
        <w:rPr>
          <w:rFonts w:ascii="Calibri" w:eastAsia="Calibri" w:hAnsi="Calibri" w:cs="Calibri"/>
          <w:sz w:val="22"/>
          <w:szCs w:val="22"/>
          <w:lang w:val="en-US"/>
        </w:rPr>
        <w:t>. We would like to ask you to agree to an excerpt of the transplantation-</w:t>
      </w:r>
      <w:r w:rsidR="001F68BC">
        <w:rPr>
          <w:rFonts w:ascii="Calibri" w:eastAsia="Calibri" w:hAnsi="Calibri" w:cs="Calibri"/>
          <w:sz w:val="22"/>
          <w:szCs w:val="22"/>
          <w:lang w:val="en-US"/>
        </w:rPr>
        <w:t>related</w:t>
      </w:r>
      <w:r w:rsidR="001F68BC"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data being passed on to the study management and to release your physicians from </w:t>
      </w:r>
      <w:r w:rsidR="001F68BC">
        <w:rPr>
          <w:rFonts w:ascii="Calibri" w:eastAsia="Calibri" w:hAnsi="Calibri" w:cs="Calibri"/>
          <w:sz w:val="22"/>
          <w:szCs w:val="22"/>
          <w:lang w:val="en-US"/>
        </w:rPr>
        <w:t>their medical</w:t>
      </w:r>
      <w:r w:rsidRPr="00F55262">
        <w:rPr>
          <w:rFonts w:ascii="Calibri" w:eastAsia="Calibri" w:hAnsi="Calibri" w:cs="Calibri"/>
          <w:sz w:val="22"/>
          <w:szCs w:val="22"/>
          <w:lang w:val="en-US"/>
        </w:rPr>
        <w:t xml:space="preserve"> confidentiality in this respect.</w:t>
      </w:r>
    </w:p>
    <w:p w:rsidR="001D6B59" w:rsidRPr="00F55262" w:rsidRDefault="001D6B59" w:rsidP="00935CE2">
      <w:pPr>
        <w:autoSpaceDE w:val="0"/>
        <w:autoSpaceDN w:val="0"/>
        <w:adjustRightInd w:val="0"/>
        <w:spacing w:before="120"/>
        <w:jc w:val="both"/>
        <w:rPr>
          <w:rFonts w:ascii="Calibri" w:eastAsia="Calibri" w:hAnsi="Calibri" w:cs="Calibri"/>
          <w:sz w:val="22"/>
          <w:szCs w:val="22"/>
          <w:lang w:val="en-US"/>
        </w:rPr>
      </w:pPr>
      <w:r w:rsidRPr="00F55262">
        <w:rPr>
          <w:rFonts w:ascii="Calibri" w:eastAsia="Calibri" w:hAnsi="Calibri" w:cs="Calibri"/>
          <w:sz w:val="22"/>
          <w:szCs w:val="22"/>
          <w:lang w:val="en-US"/>
        </w:rPr>
        <w:t>Any collection, storage and transmission of data from your biomaterials in the context of research projects involves confidentiality risks (e.g. the possibility of identifying you), especially with regard to information on your genetic make-up. These risks cannot be completely excluded and increase</w:t>
      </w:r>
      <w:r w:rsidR="001F68BC">
        <w:rPr>
          <w:rFonts w:ascii="Calibri" w:eastAsia="Calibri" w:hAnsi="Calibri" w:cs="Calibri"/>
          <w:sz w:val="22"/>
          <w:szCs w:val="22"/>
          <w:lang w:val="en-US"/>
        </w:rPr>
        <w:t xml:space="preserve"> according to the amount of</w:t>
      </w:r>
      <w:r w:rsidRPr="00F55262">
        <w:rPr>
          <w:rFonts w:ascii="Calibri" w:eastAsia="Calibri" w:hAnsi="Calibri" w:cs="Calibri"/>
          <w:sz w:val="22"/>
          <w:szCs w:val="22"/>
          <w:lang w:val="en-US"/>
        </w:rPr>
        <w:t xml:space="preserve"> data </w:t>
      </w:r>
      <w:r w:rsidR="001F68BC">
        <w:rPr>
          <w:rFonts w:ascii="Calibri" w:eastAsia="Calibri" w:hAnsi="Calibri" w:cs="Calibri"/>
          <w:sz w:val="22"/>
          <w:szCs w:val="22"/>
          <w:lang w:val="en-US"/>
        </w:rPr>
        <w:t xml:space="preserve">that </w:t>
      </w:r>
      <w:r w:rsidRPr="00F55262">
        <w:rPr>
          <w:rFonts w:ascii="Calibri" w:eastAsia="Calibri" w:hAnsi="Calibri" w:cs="Calibri"/>
          <w:sz w:val="22"/>
          <w:szCs w:val="22"/>
          <w:lang w:val="en-US"/>
        </w:rPr>
        <w:t>can be linked, especially if you yourself publish genetic data on the Internet (e.g. for gene</w:t>
      </w:r>
      <w:r w:rsidR="00B04067">
        <w:rPr>
          <w:rFonts w:ascii="Calibri" w:eastAsia="Calibri" w:hAnsi="Calibri" w:cs="Calibri"/>
          <w:sz w:val="22"/>
          <w:szCs w:val="22"/>
          <w:lang w:val="en-US"/>
        </w:rPr>
        <w:t>tic</w:t>
      </w:r>
      <w:r w:rsidRPr="00F55262">
        <w:rPr>
          <w:rFonts w:ascii="Calibri" w:eastAsia="Calibri" w:hAnsi="Calibri" w:cs="Calibri"/>
          <w:sz w:val="22"/>
          <w:szCs w:val="22"/>
          <w:lang w:val="en-US"/>
        </w:rPr>
        <w:t xml:space="preserve"> research). The study management assures you that it will do everything possible according to the state of the art to protect your privacy and that samples and data will only be passed on to projects that can demonstrate a suitable data protection concept.</w:t>
      </w:r>
    </w:p>
    <w:p w:rsidR="001D6B59" w:rsidRPr="00F55262" w:rsidRDefault="001D6B59" w:rsidP="00A056E0">
      <w:pPr>
        <w:autoSpaceDE w:val="0"/>
        <w:autoSpaceDN w:val="0"/>
        <w:adjustRightInd w:val="0"/>
        <w:spacing w:before="240"/>
        <w:jc w:val="both"/>
        <w:rPr>
          <w:rFonts w:ascii="Calibri" w:eastAsia="Calibri" w:hAnsi="Calibri" w:cs="Calibri"/>
          <w:b/>
          <w:sz w:val="22"/>
          <w:szCs w:val="22"/>
          <w:lang w:val="en-US"/>
        </w:rPr>
      </w:pPr>
      <w:r w:rsidRPr="00F55262">
        <w:rPr>
          <w:rFonts w:ascii="Calibri" w:eastAsia="Calibri" w:hAnsi="Calibri" w:cs="Calibri"/>
          <w:b/>
          <w:sz w:val="22"/>
          <w:szCs w:val="22"/>
          <w:lang w:val="en-US"/>
        </w:rPr>
        <w:t>Voluntariness / Resignation</w:t>
      </w:r>
    </w:p>
    <w:p w:rsidR="001D6B59" w:rsidRPr="00F55262" w:rsidRDefault="001D6B59" w:rsidP="00A056E0">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Participation in the study is voluntary. If you wish to participate, we ask you to sign the enclosed consent form. You </w:t>
      </w:r>
      <w:r w:rsidR="001F68BC">
        <w:rPr>
          <w:rFonts w:ascii="Calibri" w:eastAsia="Calibri" w:hAnsi="Calibri" w:cs="Calibri"/>
          <w:sz w:val="22"/>
          <w:szCs w:val="22"/>
          <w:lang w:val="en-US"/>
        </w:rPr>
        <w:t>may</w:t>
      </w:r>
      <w:r w:rsidR="001F68BC"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revoke this consent at any time in writing or verbally without giving reasons and without incurring any disadvantages. If you wish to withdraw your consent, please contact the study director or the staff treating you. If you revoke your consent, you </w:t>
      </w:r>
      <w:r w:rsidR="001F68BC">
        <w:rPr>
          <w:rFonts w:ascii="Calibri" w:eastAsia="Calibri" w:hAnsi="Calibri" w:cs="Calibri"/>
          <w:sz w:val="22"/>
          <w:szCs w:val="22"/>
          <w:lang w:val="en-US"/>
        </w:rPr>
        <w:t>may</w:t>
      </w:r>
      <w:r w:rsidR="001F68BC"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decide whether the data collected from you for study purposes should be deleted and the samples obtained should be destroyed or whether they may continue to be used for the purposes of the study. Even if you initially agree to further use, you </w:t>
      </w:r>
      <w:r w:rsidR="001F68BC">
        <w:rPr>
          <w:rFonts w:ascii="Calibri" w:eastAsia="Calibri" w:hAnsi="Calibri" w:cs="Calibri"/>
          <w:sz w:val="22"/>
          <w:szCs w:val="22"/>
          <w:lang w:val="en-US"/>
        </w:rPr>
        <w:t>may</w:t>
      </w:r>
      <w:r w:rsidR="001F68BC" w:rsidRPr="00F55262">
        <w:rPr>
          <w:rFonts w:ascii="Calibri" w:eastAsia="Calibri" w:hAnsi="Calibri" w:cs="Calibri"/>
          <w:sz w:val="22"/>
          <w:szCs w:val="22"/>
          <w:lang w:val="en-US"/>
        </w:rPr>
        <w:t xml:space="preserve"> </w:t>
      </w:r>
      <w:r w:rsidRPr="00F55262">
        <w:rPr>
          <w:rFonts w:ascii="Calibri" w:eastAsia="Calibri" w:hAnsi="Calibri" w:cs="Calibri"/>
          <w:sz w:val="22"/>
          <w:szCs w:val="22"/>
          <w:lang w:val="en-US"/>
        </w:rPr>
        <w:t xml:space="preserve">still change your mind later and request deletion of the data or destruction of the samples; please also contact the study management or the staff treating you. </w:t>
      </w:r>
    </w:p>
    <w:p w:rsidR="001D6B59" w:rsidRPr="00F55262" w:rsidRDefault="001D6B59" w:rsidP="00935CE2">
      <w:pPr>
        <w:autoSpaceDE w:val="0"/>
        <w:autoSpaceDN w:val="0"/>
        <w:adjustRightInd w:val="0"/>
        <w:spacing w:before="12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Please note that data that have already been included in scientific evaluations or data or samples that have already been </w:t>
      </w:r>
      <w:r w:rsidR="00FD6FC3" w:rsidRPr="00F55262">
        <w:rPr>
          <w:rFonts w:ascii="Calibri" w:eastAsia="Calibri" w:hAnsi="Calibri" w:cs="Calibri"/>
          <w:sz w:val="22"/>
          <w:szCs w:val="22"/>
          <w:lang w:val="en-US"/>
        </w:rPr>
        <w:t xml:space="preserve">anonymized </w:t>
      </w:r>
      <w:r w:rsidRPr="00F55262">
        <w:rPr>
          <w:rFonts w:ascii="Calibri" w:eastAsia="Calibri" w:hAnsi="Calibri" w:cs="Calibri"/>
          <w:sz w:val="22"/>
          <w:szCs w:val="22"/>
          <w:lang w:val="en-US"/>
        </w:rPr>
        <w:t xml:space="preserve">can no longer be deleted or destroyed at your request. </w:t>
      </w:r>
    </w:p>
    <w:p w:rsidR="001D6B59" w:rsidRPr="00F55262" w:rsidRDefault="001D6B59" w:rsidP="00623097">
      <w:pPr>
        <w:autoSpaceDE w:val="0"/>
        <w:autoSpaceDN w:val="0"/>
        <w:adjustRightInd w:val="0"/>
        <w:spacing w:before="120"/>
        <w:jc w:val="both"/>
        <w:rPr>
          <w:rFonts w:ascii="Calibri" w:eastAsia="Calibri" w:hAnsi="Calibri" w:cs="Calibri"/>
          <w:sz w:val="22"/>
          <w:szCs w:val="22"/>
          <w:lang w:val="en-US"/>
        </w:rPr>
      </w:pPr>
      <w:r w:rsidRPr="00F55262">
        <w:rPr>
          <w:rFonts w:ascii="Calibri" w:eastAsia="Calibri" w:hAnsi="Calibri" w:cs="Calibri"/>
          <w:b/>
          <w:sz w:val="22"/>
          <w:szCs w:val="22"/>
          <w:lang w:val="en-US"/>
        </w:rPr>
        <w:t>Do I incur any costs as a result of my participation?</w:t>
      </w:r>
      <w:r w:rsidR="00B04067">
        <w:rPr>
          <w:rFonts w:ascii="Calibri" w:eastAsia="Calibri" w:hAnsi="Calibri" w:cs="Calibri"/>
          <w:b/>
          <w:sz w:val="22"/>
          <w:szCs w:val="22"/>
          <w:lang w:val="en-US"/>
        </w:rPr>
        <w:t xml:space="preserve"> </w:t>
      </w:r>
      <w:r w:rsidRPr="00F55262">
        <w:rPr>
          <w:rFonts w:ascii="Calibri" w:eastAsia="Calibri" w:hAnsi="Calibri" w:cs="Calibri"/>
          <w:b/>
          <w:sz w:val="22"/>
          <w:szCs w:val="22"/>
          <w:lang w:val="en-US"/>
        </w:rPr>
        <w:t>/</w:t>
      </w:r>
      <w:r w:rsidR="00B04067">
        <w:rPr>
          <w:rFonts w:ascii="Calibri" w:eastAsia="Calibri" w:hAnsi="Calibri" w:cs="Calibri"/>
          <w:b/>
          <w:sz w:val="22"/>
          <w:szCs w:val="22"/>
          <w:lang w:val="en-US"/>
        </w:rPr>
        <w:t xml:space="preserve"> </w:t>
      </w:r>
      <w:r w:rsidRPr="00F55262">
        <w:rPr>
          <w:rFonts w:ascii="Calibri" w:eastAsia="Calibri" w:hAnsi="Calibri" w:cs="Calibri"/>
          <w:b/>
          <w:sz w:val="22"/>
          <w:szCs w:val="22"/>
          <w:lang w:val="en-US"/>
        </w:rPr>
        <w:t>Do I receive payment or reimbursement of expenses?</w:t>
      </w:r>
    </w:p>
    <w:p w:rsidR="001D6B59" w:rsidRPr="00F55262" w:rsidRDefault="001D6B59" w:rsidP="00400DCF">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Participation in the study is free of charge for you. However, you will not receive any payment</w:t>
      </w:r>
      <w:r w:rsidR="001F68BC">
        <w:rPr>
          <w:rFonts w:ascii="Calibri" w:eastAsia="Calibri" w:hAnsi="Calibri" w:cs="Calibri"/>
          <w:sz w:val="22"/>
          <w:szCs w:val="22"/>
          <w:lang w:val="en-US"/>
        </w:rPr>
        <w:t xml:space="preserve"> either</w:t>
      </w:r>
      <w:r w:rsidRPr="00F55262">
        <w:rPr>
          <w:rFonts w:ascii="Calibri" w:eastAsia="Calibri" w:hAnsi="Calibri" w:cs="Calibri"/>
          <w:sz w:val="22"/>
          <w:szCs w:val="22"/>
          <w:lang w:val="en-US"/>
        </w:rPr>
        <w:t>, as the study participation is part of the general transplant follow-up care.</w:t>
      </w:r>
    </w:p>
    <w:p w:rsidR="001D6B59" w:rsidRPr="00F55262" w:rsidRDefault="001D6B59" w:rsidP="00623097">
      <w:pPr>
        <w:autoSpaceDE w:val="0"/>
        <w:autoSpaceDN w:val="0"/>
        <w:adjustRightInd w:val="0"/>
        <w:spacing w:before="120"/>
        <w:jc w:val="both"/>
        <w:rPr>
          <w:rFonts w:ascii="Calibri" w:eastAsia="Calibri" w:hAnsi="Calibri" w:cs="Calibri"/>
          <w:b/>
          <w:sz w:val="22"/>
          <w:szCs w:val="22"/>
          <w:lang w:val="en-US"/>
        </w:rPr>
      </w:pPr>
      <w:r w:rsidRPr="00F55262">
        <w:rPr>
          <w:rFonts w:ascii="Calibri" w:eastAsia="Calibri" w:hAnsi="Calibri" w:cs="Calibri"/>
          <w:b/>
          <w:sz w:val="22"/>
          <w:szCs w:val="22"/>
          <w:lang w:val="en-US"/>
        </w:rPr>
        <w:t>More information</w:t>
      </w:r>
    </w:p>
    <w:p w:rsidR="001D6B59" w:rsidRPr="00F55262" w:rsidRDefault="001D6B59" w:rsidP="00400DCF">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For further information as well as for information on general results and the outcome of the study, please contact the following persons:</w:t>
      </w:r>
    </w:p>
    <w:p w:rsidR="001D6B59" w:rsidRPr="00F55262" w:rsidRDefault="001D6B59" w:rsidP="00623097">
      <w:pPr>
        <w:autoSpaceDE w:val="0"/>
        <w:autoSpaceDN w:val="0"/>
        <w:adjustRightInd w:val="0"/>
        <w:spacing w:before="120"/>
        <w:jc w:val="both"/>
        <w:rPr>
          <w:rFonts w:ascii="Calibri" w:eastAsia="Calibri" w:hAnsi="Calibri" w:cs="Calibri"/>
          <w:sz w:val="22"/>
          <w:szCs w:val="22"/>
          <w:lang w:val="en-US"/>
        </w:rPr>
      </w:pPr>
      <w:r w:rsidRPr="00F55262">
        <w:rPr>
          <w:rFonts w:ascii="Calibri" w:eastAsia="Calibri" w:hAnsi="Calibri" w:cs="Calibri"/>
          <w:sz w:val="22"/>
          <w:szCs w:val="22"/>
          <w:lang w:val="en-US"/>
        </w:rPr>
        <w:t>Responsible Study Physician:</w:t>
      </w:r>
    </w:p>
    <w:p w:rsidR="004C2C3E" w:rsidRPr="00F55262" w:rsidRDefault="004C2C3E" w:rsidP="004C2C3E">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Louise Benning, MD</w:t>
      </w:r>
    </w:p>
    <w:p w:rsidR="004C2C3E" w:rsidRPr="00B114A7" w:rsidRDefault="004C2C3E" w:rsidP="004C2C3E">
      <w:pPr>
        <w:autoSpaceDE w:val="0"/>
        <w:autoSpaceDN w:val="0"/>
        <w:adjustRightInd w:val="0"/>
        <w:jc w:val="both"/>
        <w:rPr>
          <w:rFonts w:ascii="Calibri" w:eastAsia="Calibri" w:hAnsi="Calibri" w:cs="Calibri"/>
          <w:sz w:val="22"/>
          <w:szCs w:val="22"/>
        </w:rPr>
      </w:pPr>
      <w:proofErr w:type="spellStart"/>
      <w:r w:rsidRPr="00B114A7">
        <w:rPr>
          <w:rFonts w:ascii="Calibri" w:eastAsia="Calibri" w:hAnsi="Calibri" w:cs="Calibri"/>
          <w:sz w:val="22"/>
          <w:szCs w:val="22"/>
        </w:rPr>
        <w:t>Kidney</w:t>
      </w:r>
      <w:proofErr w:type="spellEnd"/>
      <w:r w:rsidRPr="00B114A7">
        <w:rPr>
          <w:rFonts w:ascii="Calibri" w:eastAsia="Calibri" w:hAnsi="Calibri" w:cs="Calibri"/>
          <w:sz w:val="22"/>
          <w:szCs w:val="22"/>
        </w:rPr>
        <w:t xml:space="preserve"> Center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(0) 6221-56-37030</w:t>
      </w:r>
    </w:p>
    <w:p w:rsidR="00BE2208" w:rsidRPr="00B114A7" w:rsidRDefault="004C2C3E"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louise.benning@med.uni-heidelberg.de</w:t>
      </w:r>
    </w:p>
    <w:p w:rsidR="001D6B59" w:rsidRPr="00F55262" w:rsidRDefault="001D6B59" w:rsidP="00623097">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lastRenderedPageBreak/>
        <w:t>Study Director</w:t>
      </w:r>
      <w:r w:rsidR="00B04067">
        <w:rPr>
          <w:rFonts w:ascii="Calibri" w:eastAsia="Calibri" w:hAnsi="Calibri" w:cs="Calibri"/>
          <w:sz w:val="22"/>
          <w:szCs w:val="22"/>
          <w:lang w:val="en-US"/>
        </w:rPr>
        <w:t>s</w:t>
      </w:r>
      <w:r w:rsidRPr="00F55262">
        <w:rPr>
          <w:rFonts w:ascii="Calibri" w:eastAsia="Calibri" w:hAnsi="Calibri" w:cs="Calibri"/>
          <w:sz w:val="22"/>
          <w:szCs w:val="22"/>
          <w:lang w:val="en-US"/>
        </w:rPr>
        <w:t>:</w:t>
      </w:r>
    </w:p>
    <w:p w:rsidR="001D6B59" w:rsidRPr="00F55262" w:rsidRDefault="001D6B59" w:rsidP="001D6B59">
      <w:pPr>
        <w:autoSpaceDE w:val="0"/>
        <w:autoSpaceDN w:val="0"/>
        <w:adjustRightInd w:val="0"/>
        <w:jc w:val="both"/>
        <w:rPr>
          <w:rFonts w:ascii="Calibri" w:eastAsia="Calibri" w:hAnsi="Calibri" w:cs="Calibri"/>
          <w:sz w:val="22"/>
          <w:szCs w:val="22"/>
          <w:lang w:val="en-US"/>
        </w:rPr>
      </w:pPr>
      <w:r w:rsidRPr="00F55262">
        <w:rPr>
          <w:rFonts w:ascii="Calibri" w:eastAsia="Calibri" w:hAnsi="Calibri" w:cs="Calibri"/>
          <w:sz w:val="22"/>
          <w:szCs w:val="22"/>
          <w:lang w:val="en-US"/>
        </w:rPr>
        <w:t xml:space="preserve">Professor </w:t>
      </w:r>
      <w:r w:rsidR="00BE2208" w:rsidRPr="00F55262">
        <w:rPr>
          <w:rFonts w:ascii="Calibri" w:eastAsia="Calibri" w:hAnsi="Calibri" w:cs="Calibri"/>
          <w:sz w:val="22"/>
          <w:szCs w:val="22"/>
          <w:lang w:val="en-US"/>
        </w:rPr>
        <w:t xml:space="preserve">Caner Süsal, </w:t>
      </w:r>
      <w:r w:rsidRPr="00F55262">
        <w:rPr>
          <w:rFonts w:ascii="Calibri" w:eastAsia="Calibri" w:hAnsi="Calibri" w:cs="Calibri"/>
          <w:sz w:val="22"/>
          <w:szCs w:val="22"/>
          <w:lang w:val="en-US"/>
        </w:rPr>
        <w:t>M.D.</w:t>
      </w:r>
    </w:p>
    <w:p w:rsidR="001D6B59" w:rsidRPr="00B114A7" w:rsidRDefault="00BE2208"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Institute </w:t>
      </w:r>
      <w:r w:rsidR="00B04067">
        <w:rPr>
          <w:rFonts w:ascii="Calibri" w:eastAsia="Calibri" w:hAnsi="Calibri" w:cs="Calibri"/>
          <w:sz w:val="22"/>
          <w:szCs w:val="22"/>
        </w:rPr>
        <w:t>of</w:t>
      </w:r>
      <w:r w:rsidR="00B04067" w:rsidRPr="00B114A7">
        <w:rPr>
          <w:rFonts w:ascii="Calibri" w:eastAsia="Calibri" w:hAnsi="Calibri" w:cs="Calibri"/>
          <w:sz w:val="22"/>
          <w:szCs w:val="22"/>
        </w:rPr>
        <w:t xml:space="preserve"> </w:t>
      </w:r>
      <w:proofErr w:type="spellStart"/>
      <w:r w:rsidRPr="00B114A7">
        <w:rPr>
          <w:rFonts w:ascii="Calibri" w:eastAsia="Calibri" w:hAnsi="Calibri" w:cs="Calibri"/>
          <w:sz w:val="22"/>
          <w:szCs w:val="22"/>
        </w:rPr>
        <w:t>Immunology</w:t>
      </w:r>
      <w:proofErr w:type="spellEnd"/>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Im Neuenheimer Feld </w:t>
      </w:r>
      <w:r w:rsidR="00BE2208" w:rsidRPr="00B114A7">
        <w:rPr>
          <w:rFonts w:ascii="Calibri" w:eastAsia="Calibri" w:hAnsi="Calibri" w:cs="Calibri"/>
          <w:sz w:val="22"/>
          <w:szCs w:val="22"/>
        </w:rPr>
        <w:t>305</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Tel: +49 6221 </w:t>
      </w:r>
      <w:r w:rsidR="00BE2208" w:rsidRPr="00B114A7">
        <w:rPr>
          <w:rFonts w:ascii="Calibri" w:eastAsia="Calibri" w:hAnsi="Calibri" w:cs="Calibri"/>
          <w:sz w:val="22"/>
          <w:szCs w:val="22"/>
        </w:rPr>
        <w:t>564013</w:t>
      </w:r>
    </w:p>
    <w:p w:rsidR="001D6B59" w:rsidRPr="00B114A7" w:rsidRDefault="001D6B59"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caner.suesal@med.uni-heidelberg.de</w:t>
      </w:r>
    </w:p>
    <w:p w:rsidR="004C2C3E" w:rsidRPr="00270A5D" w:rsidRDefault="004C2C3E" w:rsidP="004C2C3E">
      <w:pPr>
        <w:autoSpaceDE w:val="0"/>
        <w:autoSpaceDN w:val="0"/>
        <w:adjustRightInd w:val="0"/>
        <w:jc w:val="both"/>
        <w:rPr>
          <w:rFonts w:ascii="Calibri" w:eastAsia="Calibri" w:hAnsi="Calibri" w:cs="Calibri"/>
          <w:sz w:val="22"/>
          <w:szCs w:val="22"/>
          <w:lang w:val="en-US"/>
        </w:rPr>
      </w:pPr>
      <w:r w:rsidRPr="00270A5D">
        <w:rPr>
          <w:rFonts w:ascii="Calibri" w:eastAsia="Calibri" w:hAnsi="Calibri" w:cs="Calibri"/>
          <w:sz w:val="22"/>
          <w:szCs w:val="22"/>
          <w:lang w:val="en-US"/>
        </w:rPr>
        <w:t>Prof. Dr. med. Christian Morath</w:t>
      </w:r>
    </w:p>
    <w:p w:rsidR="004C2C3E" w:rsidRPr="00D5484D" w:rsidRDefault="004C2C3E" w:rsidP="004C2C3E">
      <w:pPr>
        <w:autoSpaceDE w:val="0"/>
        <w:autoSpaceDN w:val="0"/>
        <w:adjustRightInd w:val="0"/>
        <w:jc w:val="both"/>
        <w:rPr>
          <w:rFonts w:ascii="Calibri" w:eastAsia="Calibri" w:hAnsi="Calibri" w:cs="Calibri"/>
          <w:sz w:val="22"/>
          <w:szCs w:val="22"/>
          <w:lang w:val="en-US"/>
        </w:rPr>
      </w:pPr>
      <w:r w:rsidRPr="00D5484D">
        <w:rPr>
          <w:rFonts w:ascii="Calibri" w:eastAsia="Calibri" w:hAnsi="Calibri" w:cs="Calibri"/>
          <w:sz w:val="22"/>
          <w:szCs w:val="22"/>
          <w:lang w:val="en-US"/>
        </w:rPr>
        <w:t>Kidney Center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9112 0</w:t>
      </w:r>
    </w:p>
    <w:p w:rsidR="00BE2208" w:rsidRPr="00B114A7" w:rsidRDefault="000A0CC7" w:rsidP="004C2C3E">
      <w:pPr>
        <w:autoSpaceDE w:val="0"/>
        <w:autoSpaceDN w:val="0"/>
        <w:adjustRightInd w:val="0"/>
        <w:jc w:val="both"/>
        <w:rPr>
          <w:rFonts w:ascii="Calibri" w:eastAsia="Calibri" w:hAnsi="Calibri" w:cs="Calibri"/>
          <w:sz w:val="22"/>
          <w:szCs w:val="22"/>
        </w:rPr>
      </w:pPr>
      <w:hyperlink r:id="rId17" w:history="1">
        <w:r w:rsidR="004C2C3E" w:rsidRPr="00B114A7">
          <w:rPr>
            <w:rStyle w:val="Hyperlink"/>
            <w:rFonts w:ascii="Calibri" w:eastAsia="Calibri" w:hAnsi="Calibri" w:cs="Calibri"/>
            <w:color w:val="auto"/>
            <w:sz w:val="22"/>
            <w:szCs w:val="22"/>
            <w:u w:val="none"/>
          </w:rPr>
          <w:t>christian.morath@med.uni-heidelberg.de</w:t>
        </w:r>
      </w:hyperlink>
    </w:p>
    <w:p w:rsidR="004C2C3E" w:rsidRPr="00B114A7" w:rsidRDefault="004C2C3E" w:rsidP="004C2C3E">
      <w:pPr>
        <w:autoSpaceDE w:val="0"/>
        <w:autoSpaceDN w:val="0"/>
        <w:adjustRightInd w:val="0"/>
        <w:jc w:val="both"/>
        <w:rPr>
          <w:rFonts w:ascii="Calibri" w:eastAsia="Calibri" w:hAnsi="Calibri" w:cs="Calibri"/>
          <w:sz w:val="22"/>
          <w:szCs w:val="22"/>
        </w:rPr>
      </w:pPr>
    </w:p>
    <w:p w:rsidR="00400DCF" w:rsidRPr="00B114A7" w:rsidRDefault="00400DCF" w:rsidP="004C2C3E">
      <w:pPr>
        <w:autoSpaceDE w:val="0"/>
        <w:autoSpaceDN w:val="0"/>
        <w:adjustRightInd w:val="0"/>
        <w:jc w:val="both"/>
        <w:rPr>
          <w:rFonts w:ascii="Calibri" w:eastAsia="Calibri" w:hAnsi="Calibri" w:cs="Calibri"/>
          <w:sz w:val="22"/>
          <w:szCs w:val="22"/>
        </w:rPr>
      </w:pPr>
    </w:p>
    <w:p w:rsidR="00400DCF" w:rsidRPr="00B114A7" w:rsidRDefault="00400DCF" w:rsidP="004C2C3E">
      <w:pPr>
        <w:autoSpaceDE w:val="0"/>
        <w:autoSpaceDN w:val="0"/>
        <w:adjustRightInd w:val="0"/>
        <w:jc w:val="both"/>
        <w:rPr>
          <w:rFonts w:ascii="Calibri" w:eastAsia="Calibri" w:hAnsi="Calibri" w:cs="Calibri"/>
          <w:sz w:val="22"/>
          <w:szCs w:val="22"/>
        </w:rPr>
      </w:pPr>
    </w:p>
    <w:p w:rsidR="00B00691" w:rsidRPr="00F55262" w:rsidRDefault="001D6B59" w:rsidP="00FD6CB7">
      <w:pPr>
        <w:autoSpaceDE w:val="0"/>
        <w:autoSpaceDN w:val="0"/>
        <w:adjustRightInd w:val="0"/>
        <w:jc w:val="center"/>
        <w:rPr>
          <w:rFonts w:ascii="Calibri" w:eastAsia="Calibri" w:hAnsi="Calibri" w:cs="Calibri"/>
          <w:b/>
          <w:sz w:val="22"/>
          <w:szCs w:val="22"/>
          <w:lang w:val="en-US"/>
        </w:rPr>
      </w:pPr>
      <w:r w:rsidRPr="00F55262">
        <w:rPr>
          <w:rFonts w:ascii="Calibri" w:eastAsia="Calibri" w:hAnsi="Calibri" w:cs="Calibri"/>
          <w:b/>
          <w:sz w:val="22"/>
          <w:szCs w:val="22"/>
          <w:lang w:val="en-US"/>
        </w:rPr>
        <w:t>We would be grateful for your participation in this research project!</w:t>
      </w:r>
    </w:p>
    <w:sectPr w:rsidR="00B00691" w:rsidRPr="00F55262" w:rsidSect="00313F5E">
      <w:type w:val="continuous"/>
      <w:pgSz w:w="11906" w:h="16838" w:code="9"/>
      <w:pgMar w:top="2552" w:right="851" w:bottom="539" w:left="1134" w:header="680"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04067" w:rsidRDefault="00B04067">
      <w:r>
        <w:separator/>
      </w:r>
    </w:p>
  </w:endnote>
  <w:endnote w:type="continuationSeparator" w:id="0">
    <w:p w:rsidR="00B04067" w:rsidRDefault="00B040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etaBook-Roman">
    <w:altName w:val="Cambri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etaNormal-Roman">
    <w:panose1 w:val="020B0502030000020004"/>
    <w:charset w:val="00"/>
    <w:family w:val="swiss"/>
    <w:pitch w:val="variable"/>
    <w:sig w:usb0="8000002F" w:usb1="4000004A" w:usb2="00000000" w:usb3="00000000" w:csb0="00000001" w:csb1="00000000"/>
  </w:font>
  <w:font w:name="MetaBold-Roman">
    <w:panose1 w:val="020B0502030000020004"/>
    <w:charset w:val="00"/>
    <w:family w:val="swiss"/>
    <w:pitch w:val="variable"/>
    <w:sig w:usb0="800000AF" w:usb1="4000004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4067" w:rsidRPr="00F55262" w:rsidRDefault="00B04067" w:rsidP="00836CD1">
    <w:pPr>
      <w:pStyle w:val="Fuzeile"/>
      <w:rPr>
        <w:lang w:val="en-US"/>
      </w:rPr>
    </w:pPr>
    <w:r w:rsidRPr="00F55262">
      <w:rPr>
        <w:lang w:val="en-US"/>
      </w:rPr>
      <w:t xml:space="preserve">Information </w:t>
    </w:r>
    <w:r>
      <w:rPr>
        <w:lang w:val="en-US"/>
      </w:rPr>
      <w:t>Handout</w:t>
    </w:r>
    <w:r w:rsidRPr="00F55262">
      <w:rPr>
        <w:lang w:val="en-US"/>
      </w:rPr>
      <w:t xml:space="preserve"> </w:t>
    </w:r>
    <w:r w:rsidR="000A0CC7">
      <w:rPr>
        <w:lang w:val="en-US"/>
      </w:rPr>
      <w:t>p</w:t>
    </w:r>
    <w:r w:rsidR="00D011AE">
      <w:rPr>
        <w:lang w:val="en-US"/>
      </w:rPr>
      <w:t>re</w:t>
    </w:r>
    <w:r w:rsidR="000A0CC7">
      <w:rPr>
        <w:lang w:val="en-US"/>
      </w:rPr>
      <w:t>-TX</w:t>
    </w:r>
    <w:r w:rsidR="00D011AE">
      <w:rPr>
        <w:lang w:val="en-US"/>
      </w:rPr>
      <w:t xml:space="preserve"> SARS patients</w:t>
    </w:r>
  </w:p>
  <w:p w:rsidR="00B04067" w:rsidRDefault="00B04067" w:rsidP="00836CD1">
    <w:pPr>
      <w:pStyle w:val="Fuzeile"/>
    </w:pPr>
    <w:r w:rsidRPr="00836CD1">
      <w:t>Version 1.</w:t>
    </w:r>
    <w:r>
      <w:t>1, 15.12.2020</w:t>
    </w:r>
  </w:p>
  <w:p w:rsidR="00B04067" w:rsidRDefault="00B04067">
    <w:pPr>
      <w:pStyle w:val="Fuzeile"/>
      <w:rPr>
        <w:sz w:val="16"/>
        <w:lang w:val="fr-F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4067" w:rsidRPr="00F55262" w:rsidRDefault="00B04067">
    <w:pPr>
      <w:pStyle w:val="Fuzeile"/>
      <w:rPr>
        <w:lang w:val="en-US"/>
      </w:rPr>
    </w:pPr>
    <w:r w:rsidRPr="00F55262">
      <w:rPr>
        <w:lang w:val="en-US"/>
      </w:rPr>
      <w:t xml:space="preserve">Information </w:t>
    </w:r>
    <w:r>
      <w:rPr>
        <w:lang w:val="en-US"/>
      </w:rPr>
      <w:t>Handout</w:t>
    </w:r>
    <w:r w:rsidRPr="00F55262">
      <w:rPr>
        <w:lang w:val="en-US"/>
      </w:rPr>
      <w:t xml:space="preserve"> </w:t>
    </w:r>
    <w:r w:rsidR="00960815">
      <w:rPr>
        <w:lang w:val="en-US"/>
      </w:rPr>
      <w:t>Pre</w:t>
    </w:r>
    <w:r w:rsidR="000A0CC7">
      <w:rPr>
        <w:lang w:val="en-US"/>
      </w:rPr>
      <w:t>-TX</w:t>
    </w:r>
    <w:r w:rsidR="00960815">
      <w:rPr>
        <w:lang w:val="en-US"/>
      </w:rPr>
      <w:t xml:space="preserve"> SARS patients</w:t>
    </w:r>
  </w:p>
  <w:p w:rsidR="00B04067" w:rsidRDefault="00B04067">
    <w:pPr>
      <w:pStyle w:val="Fuzeile"/>
    </w:pPr>
    <w:r w:rsidRPr="00836CD1">
      <w:t>Version 1.</w:t>
    </w:r>
    <w:r>
      <w:t>1, 15.12.2020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04067" w:rsidRDefault="00B04067">
      <w:r>
        <w:separator/>
      </w:r>
    </w:p>
  </w:footnote>
  <w:footnote w:type="continuationSeparator" w:id="0">
    <w:p w:rsidR="00B04067" w:rsidRDefault="00B04067">
      <w:r>
        <w:continuationSeparator/>
      </w:r>
    </w:p>
  </w:footnote>
  <w:footnote w:id="1">
    <w:p w:rsidR="00B04067" w:rsidRPr="00F55262" w:rsidRDefault="00B04067">
      <w:pPr>
        <w:pStyle w:val="Funotentext"/>
        <w:rPr>
          <w:lang w:val="en-US"/>
        </w:rPr>
      </w:pPr>
      <w:r>
        <w:rPr>
          <w:rStyle w:val="Funotenzeichen"/>
        </w:rPr>
        <w:footnoteRef/>
      </w:r>
      <w:r w:rsidRPr="00F55262">
        <w:rPr>
          <w:rFonts w:cs="Calibri"/>
          <w:color w:val="000000"/>
          <w:sz w:val="18"/>
          <w:szCs w:val="18"/>
          <w:lang w:val="en-US"/>
        </w:rPr>
        <w:t>"Pseudonymization" means the processing of personal data in such a way that the personal data can no longer be attributed to a specific data subject without the use of additional information ("key"). This additional information is kept separately and is subject to technical and organizational measures that ensure that the personal data cannot be assigned to an identified or identifiable natural person.</w:t>
      </w:r>
    </w:p>
  </w:footnote>
  <w:footnote w:id="2">
    <w:p w:rsidR="00B04067" w:rsidRPr="00F55262" w:rsidRDefault="00B04067">
      <w:pPr>
        <w:pStyle w:val="Funotentext"/>
        <w:rPr>
          <w:lang w:val="en-US"/>
        </w:rPr>
      </w:pPr>
      <w:r>
        <w:rPr>
          <w:rStyle w:val="Funotenzeichen"/>
        </w:rPr>
        <w:footnoteRef/>
      </w:r>
      <w:r w:rsidRPr="00F55262">
        <w:rPr>
          <w:rFonts w:cs="Calibri"/>
          <w:color w:val="000000"/>
          <w:sz w:val="18"/>
          <w:szCs w:val="18"/>
          <w:lang w:val="en-US"/>
        </w:rPr>
        <w:t>"Anonymization" is the alteration of personal data in such a way that the data subject can no longer be identified or can only be identified at a disproportionate cost or time.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4067" w:rsidRDefault="00B04067">
    <w:pPr>
      <w:pStyle w:val="Kopfzeile"/>
    </w:pPr>
  </w:p>
  <w:p w:rsidR="00B04067" w:rsidRDefault="00B04067">
    <w:pPr>
      <w:pStyle w:val="Kopfzeile"/>
    </w:pPr>
  </w:p>
  <w:p w:rsidR="00B04067" w:rsidRDefault="00B04067">
    <w:pPr>
      <w:pStyle w:val="Kopfzeile"/>
    </w:pPr>
  </w:p>
  <w:p w:rsidR="00B04067" w:rsidRDefault="00B04067">
    <w:pPr>
      <w:pStyle w:val="Kopfzeile"/>
    </w:pPr>
  </w:p>
  <w:p w:rsidR="00B04067" w:rsidRDefault="00B04067">
    <w:pPr>
      <w:pStyle w:val="Kopfzeile"/>
    </w:pPr>
  </w:p>
  <w:p w:rsidR="00B04067" w:rsidRDefault="00B04067">
    <w:pPr>
      <w:pStyle w:val="Kopfzeile"/>
    </w:pPr>
    <w:r>
      <w:rPr>
        <w:noProof/>
        <w:lang w:eastAsia="de-DE"/>
      </w:rPr>
      <w:drawing>
        <wp:inline distT="0" distB="0" distL="0" distR="0" wp14:anchorId="1B930354" wp14:editId="71F376A5">
          <wp:extent cx="7200900" cy="733425"/>
          <wp:effectExtent l="0" t="0" r="0" b="9525"/>
          <wp:docPr id="1" name="Bild 1"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0" cy="733425"/>
                  </a:xfrm>
                  <a:prstGeom prst="rect">
                    <a:avLst/>
                  </a:prstGeom>
                  <a:noFill/>
                  <a:ln>
                    <a:noFill/>
                  </a:ln>
                </pic:spPr>
              </pic:pic>
            </a:graphicData>
          </a:graphic>
        </wp:inline>
      </w:drawing>
    </w:r>
  </w:p>
  <w:p w:rsidR="00B04067" w:rsidRDefault="00B04067">
    <w:pPr>
      <w:pStyle w:val="Kopfzeile"/>
    </w:pPr>
  </w:p>
  <w:p w:rsidR="00B04067" w:rsidRDefault="00B04067">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Date</w:t>
    </w:r>
    <w:r>
      <w:rPr>
        <w:rFonts w:ascii="Arial" w:hAnsi="Arial"/>
        <w:noProof/>
        <w:sz w:val="18"/>
      </w:rPr>
      <w:fldChar w:fldCharType="end"/>
    </w:r>
  </w:p>
  <w:p w:rsidR="00B04067" w:rsidRDefault="00B04067">
    <w:pPr>
      <w:pStyle w:val="Kopfzeile"/>
      <w:rPr>
        <w:rStyle w:val="Seitenzahl"/>
        <w:rFonts w:ascii="Arial" w:hAnsi="Arial"/>
      </w:rPr>
    </w:pPr>
    <w:r>
      <w:rPr>
        <w:rFonts w:ascii="Arial" w:hAnsi="Arial"/>
      </w:rPr>
      <w:t xml:space="preserve">Page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 xml:space="preserve">2 </w:t>
    </w:r>
    <w:r>
      <w:rPr>
        <w:rStyle w:val="Seitenzahl"/>
        <w:rFonts w:ascii="Arial" w:hAnsi="Arial"/>
      </w:rPr>
      <w:fldChar w:fldCharType="end"/>
    </w:r>
    <w:r>
      <w:rPr>
        <w:rStyle w:val="Seitenzahl"/>
        <w:rFonts w:ascii="Arial" w:hAnsi="Arial"/>
      </w:rPr>
      <w:t xml:space="preserve">/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Pr>
        <w:rStyle w:val="Seitenzahl"/>
        <w:rFonts w:ascii="Arial" w:hAnsi="Arial"/>
        <w:noProof/>
      </w:rPr>
      <w:t>7</w:t>
    </w:r>
    <w:r>
      <w:rPr>
        <w:rStyle w:val="Seitenzahl"/>
        <w:rFonts w:ascii="Arial" w:hAnsi="Arial"/>
      </w:rPr>
      <w:fldChar w:fldCharType="end"/>
    </w:r>
  </w:p>
  <w:p w:rsidR="00B04067" w:rsidRDefault="00B04067">
    <w:pPr>
      <w:pStyle w:val="Kopfzeile"/>
      <w:rPr>
        <w:rStyle w:val="Seitenzahl"/>
      </w:rPr>
    </w:pPr>
  </w:p>
  <w:p w:rsidR="00B04067" w:rsidRDefault="00B0406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4067" w:rsidRDefault="00B04067">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62848" behindDoc="0" locked="1" layoutInCell="1" allowOverlap="1">
              <wp:simplePos x="0" y="0"/>
              <wp:positionH relativeFrom="column">
                <wp:posOffset>4665345</wp:posOffset>
              </wp:positionH>
              <wp:positionV relativeFrom="paragraph">
                <wp:posOffset>982345</wp:posOffset>
              </wp:positionV>
              <wp:extent cx="904875" cy="68580"/>
              <wp:effectExtent l="0" t="1270" r="1905" b="0"/>
              <wp:wrapNone/>
              <wp:docPr id="561"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03E52" id="Rectangle 563" o:spid="_x0000_s1026" style="position:absolute;margin-left:367.35pt;margin-top:77.35pt;width:71.25pt;height:5.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" fillcolor="#036" stroked="f">
              <v:textbox inset="0,0,0,0"/>
              <w10:anchorlock/>
            </v:rect>
          </w:pict>
        </mc:Fallback>
      </mc:AlternateContent>
    </w:r>
    <w:r>
      <w:rPr>
        <w:rFonts w:ascii="Arial" w:hAnsi="Arial"/>
        <w:noProof/>
        <w:sz w:val="18"/>
        <w:lang w:eastAsia="de-DE"/>
      </w:rPr>
      <mc:AlternateContent>
        <mc:Choice Requires="wps">
          <w:drawing>
            <wp:anchor distT="0" distB="0" distL="114300" distR="114300" simplePos="0" relativeHeight="251660800" behindDoc="0" locked="1" layoutInCell="1" allowOverlap="1">
              <wp:simplePos x="0" y="0"/>
              <wp:positionH relativeFrom="column">
                <wp:posOffset>1384935</wp:posOffset>
              </wp:positionH>
              <wp:positionV relativeFrom="paragraph">
                <wp:posOffset>976630</wp:posOffset>
              </wp:positionV>
              <wp:extent cx="4994910" cy="0"/>
              <wp:effectExtent l="13335" t="5080" r="11430" b="13970"/>
              <wp:wrapNone/>
              <wp:docPr id="560"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03D322" id="Line 562"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CRL7Z4GAIAACw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eastAsia="de-DE"/>
      </w:rPr>
      <mc:AlternateContent>
        <mc:Choice Requires="wps">
          <w:drawing>
            <wp:anchor distT="0" distB="0" distL="114300" distR="114300" simplePos="0" relativeHeight="251658752" behindDoc="0" locked="1" layoutInCell="1" allowOverlap="1">
              <wp:simplePos x="0" y="0"/>
              <wp:positionH relativeFrom="column">
                <wp:posOffset>882015</wp:posOffset>
              </wp:positionH>
              <wp:positionV relativeFrom="paragraph">
                <wp:posOffset>578485</wp:posOffset>
              </wp:positionV>
              <wp:extent cx="504825" cy="504825"/>
              <wp:effectExtent l="15240" t="6985" r="13335" b="12065"/>
              <wp:wrapNone/>
              <wp:docPr id="559" name="Oval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50681C" id="Oval 561" o:spid="_x0000_s1026" style="position:absolute;margin-left:69.45pt;margin-top:45.55pt;width:39.75pt;height:39.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56704" behindDoc="0" locked="1" layoutInCell="1" allowOverlap="1">
              <wp:simplePos x="0" y="0"/>
              <wp:positionH relativeFrom="column">
                <wp:posOffset>182880</wp:posOffset>
              </wp:positionH>
              <wp:positionV relativeFrom="paragraph">
                <wp:posOffset>431800</wp:posOffset>
              </wp:positionV>
              <wp:extent cx="651510" cy="651510"/>
              <wp:effectExtent l="11430" t="12700" r="13335" b="12065"/>
              <wp:wrapNone/>
              <wp:docPr id="558"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78735D" id="Oval 560" o:spid="_x0000_s1026" style="position:absolute;margin-left:14.4pt;margin-top:34pt;width:51.3pt;height:51.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63872" behindDoc="0" locked="1" layoutInCell="1" allowOverlap="1">
              <wp:simplePos x="0" y="0"/>
              <wp:positionH relativeFrom="column">
                <wp:posOffset>0</wp:posOffset>
              </wp:positionH>
              <wp:positionV relativeFrom="paragraph">
                <wp:posOffset>980440</wp:posOffset>
              </wp:positionV>
              <wp:extent cx="217170" cy="0"/>
              <wp:effectExtent l="9525" t="8890" r="11430" b="10160"/>
              <wp:wrapNone/>
              <wp:docPr id="557"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AD204E" id="Line 564"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" strokecolor="#036">
              <w10:anchorlock/>
            </v:line>
          </w:pict>
        </mc:Fallback>
      </mc:AlternateContent>
    </w:r>
  </w:p>
  <w:p w:rsidR="00B04067" w:rsidRDefault="00B04067">
    <w:pPr>
      <w:pStyle w:val="Kopfzeile"/>
      <w:rPr>
        <w:rFonts w:ascii="Arial" w:hAnsi="Arial"/>
        <w:sz w:val="18"/>
      </w:rPr>
    </w:pPr>
  </w:p>
  <w:p w:rsidR="00B04067" w:rsidRDefault="00B04067">
    <w:pPr>
      <w:pStyle w:val="Kopfzeile"/>
      <w:rPr>
        <w:rFonts w:ascii="Arial" w:hAnsi="Arial"/>
        <w:sz w:val="24"/>
      </w:rPr>
    </w:pPr>
  </w:p>
  <w:p w:rsidR="00B04067" w:rsidRDefault="00B04067">
    <w:pPr>
      <w:pStyle w:val="Kopfzeile"/>
      <w:rPr>
        <w:rFonts w:ascii="Arial" w:hAnsi="Arial"/>
        <w:sz w:val="18"/>
      </w:rPr>
    </w:pPr>
  </w:p>
  <w:p w:rsidR="00B04067" w:rsidRDefault="00B04067">
    <w:pPr>
      <w:pStyle w:val="Kopfzeile"/>
      <w:rPr>
        <w:rFonts w:ascii="Arial" w:hAnsi="Arial"/>
        <w:sz w:val="18"/>
      </w:rPr>
    </w:pPr>
  </w:p>
  <w:p w:rsidR="00B04067" w:rsidRDefault="00B04067">
    <w:pPr>
      <w:pStyle w:val="Kopfzeile"/>
      <w:rPr>
        <w:rFonts w:ascii="Arial" w:hAnsi="Arial"/>
        <w:sz w:val="18"/>
      </w:rPr>
    </w:pPr>
  </w:p>
  <w:p w:rsidR="00B04067" w:rsidRDefault="00B04067">
    <w:pPr>
      <w:pStyle w:val="Kopfzeile"/>
      <w:rPr>
        <w:rFonts w:ascii="Arial" w:hAnsi="Arial"/>
        <w:sz w:val="18"/>
      </w:rPr>
    </w:pPr>
  </w:p>
  <w:p w:rsidR="00B04067" w:rsidRDefault="00B04067">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51584" behindDoc="0" locked="0" layoutInCell="1" allowOverlap="1">
              <wp:simplePos x="0" y="0"/>
              <wp:positionH relativeFrom="column">
                <wp:posOffset>4662805</wp:posOffset>
              </wp:positionH>
              <wp:positionV relativeFrom="paragraph">
                <wp:posOffset>99060</wp:posOffset>
              </wp:positionV>
              <wp:extent cx="342900" cy="135890"/>
              <wp:effectExtent l="0" t="3810" r="4445" b="3175"/>
              <wp:wrapNone/>
              <wp:docPr id="556"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04067" w:rsidRDefault="00B04067">
                          <w:pPr>
                            <w:rPr>
                              <w:rFonts w:ascii="MetaBold-Roman" w:hAnsi="MetaBold-Roman"/>
                              <w:sz w:val="16"/>
                            </w:rPr>
                          </w:pPr>
                          <w:r>
                            <w:rPr>
                              <w:rFonts w:ascii="MetaBold-Roman" w:hAnsi="MetaBold-Roman"/>
                              <w:sz w:val="16"/>
                            </w:rPr>
                            <w:t xml:space="preserve">Page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D011AE">
                            <w:rPr>
                              <w:rFonts w:ascii="MetaBold-Roman" w:hAnsi="MetaBold-Roman"/>
                              <w:noProof/>
                              <w:sz w:val="16"/>
                            </w:rPr>
                            <w:t>6</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4" o:spid="_x0000_s1028" type="#_x0000_t202" style="position:absolute;margin-left:367.15pt;margin-top:7.8pt;width:27pt;height:10.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" stroked="f">
              <v:textbox inset="0,0,0,0">
                <w:txbxContent>
                  <w:p w:rsidR="00B04067" w:rsidRDefault="00B04067">
                    <w:pPr>
                      <w:rPr>
                        <w:rFonts w:ascii="MetaBold-Roman" w:hAnsi="MetaBold-Roman"/>
                        <w:sz w:val="16"/>
                      </w:rPr>
                    </w:pPr>
                    <w:r>
                      <w:rPr>
                        <w:rFonts w:ascii="MetaBold-Roman" w:hAnsi="MetaBold-Roman"/>
                        <w:sz w:val="16"/>
                      </w:rPr>
                      <w:t xml:space="preserve">Page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D011AE">
                      <w:rPr>
                        <w:rFonts w:ascii="MetaBold-Roman" w:hAnsi="MetaBold-Roman"/>
                        <w:noProof/>
                        <w:sz w:val="16"/>
                      </w:rPr>
                      <w:t>6</w:t>
                    </w:r>
                    <w:r>
                      <w:rPr>
                        <w:rFonts w:ascii="MetaBold-Roman" w:hAnsi="MetaBold-Roman"/>
                        <w:sz w:val="16"/>
                      </w:rPr>
                      <w:fldChar w:fldCharType="end"/>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4067" w:rsidRPr="00836CD1" w:rsidRDefault="00B04067" w:rsidP="008C6028">
    <w:pPr>
      <w:pStyle w:val="Kopfzeile"/>
      <w:tabs>
        <w:tab w:val="clear" w:pos="4536"/>
        <w:tab w:val="clear" w:pos="9072"/>
        <w:tab w:val="left" w:pos="28"/>
        <w:tab w:val="left" w:pos="1596"/>
      </w:tabs>
      <w:spacing w:after="60"/>
    </w:pPr>
    <w:r>
      <w:rPr>
        <w:sz w:val="16"/>
      </w:rPr>
      <w:tab/>
    </w:r>
    <w:r>
      <w:rPr>
        <w:noProof/>
        <w:sz w:val="16"/>
        <w:lang w:eastAsia="de-DE"/>
      </w:rPr>
      <mc:AlternateContent>
        <mc:Choice Requires="wpc">
          <w:drawing>
            <wp:inline distT="0" distB="0" distL="0" distR="0">
              <wp:extent cx="1741805" cy="932815"/>
              <wp:effectExtent l="0" t="9525" r="1270" b="635"/>
              <wp:docPr id="55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 name="Group 3"/>
                      <wpg:cNvGrpSpPr>
                        <a:grpSpLocks/>
                      </wpg:cNvGrpSpPr>
                      <wpg:grpSpPr bwMode="auto">
                        <a:xfrm>
                          <a:off x="0" y="0"/>
                          <a:ext cx="937260" cy="932815"/>
                          <a:chOff x="0" y="0"/>
                          <a:chExt cx="1476" cy="1469"/>
                        </a:xfrm>
                      </wpg:grpSpPr>
                      <wps:wsp>
                        <wps:cNvPr id="5" name="Freeform 4"/>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5"/>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6"/>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7"/>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8"/>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6"/>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7"/>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8"/>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9"/>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30"/>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31"/>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2"/>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3"/>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4"/>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5"/>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6"/>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7"/>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8"/>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9"/>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0"/>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1"/>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2"/>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3"/>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4"/>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5"/>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6"/>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7"/>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8"/>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9"/>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50"/>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51"/>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52"/>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53"/>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4"/>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5"/>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56"/>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7"/>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8"/>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59"/>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60"/>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61"/>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62"/>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63"/>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64"/>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65"/>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66"/>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67"/>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68"/>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9"/>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70"/>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71"/>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72"/>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3"/>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74"/>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75"/>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76"/>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77"/>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78"/>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79"/>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80"/>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81"/>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2"/>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83"/>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84"/>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85"/>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6"/>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87"/>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88"/>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9"/>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90"/>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91"/>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2"/>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93"/>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4"/>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95"/>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6"/>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97"/>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8"/>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99"/>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100"/>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101"/>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102"/>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103"/>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104"/>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05"/>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06"/>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107"/>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108"/>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9"/>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10"/>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111"/>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12"/>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13"/>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14"/>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115"/>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116"/>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17"/>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118"/>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19"/>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120"/>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21"/>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122"/>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123"/>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24"/>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25"/>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26"/>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27"/>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28"/>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29"/>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30"/>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31"/>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132"/>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133"/>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34"/>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135"/>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136"/>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37"/>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38"/>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39"/>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40"/>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41"/>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142"/>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143"/>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44"/>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Freeform 145"/>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146"/>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47"/>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48"/>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49"/>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50"/>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151"/>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2"/>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53"/>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4"/>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155"/>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6"/>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57"/>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58"/>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59"/>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60"/>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61"/>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2"/>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63"/>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4"/>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5"/>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6"/>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67"/>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68"/>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69"/>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70"/>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1"/>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72"/>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3"/>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174"/>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5"/>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76"/>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77"/>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78"/>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79"/>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80"/>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1"/>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82"/>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183"/>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184"/>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5"/>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86"/>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7"/>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88"/>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89"/>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90"/>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1"/>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92"/>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3"/>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94"/>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95"/>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6"/>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7"/>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8"/>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9"/>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200"/>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1"/>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2"/>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3"/>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05" name="Group 204"/>
                      <wpg:cNvGrpSpPr>
                        <a:grpSpLocks/>
                      </wpg:cNvGrpSpPr>
                      <wpg:grpSpPr bwMode="auto">
                        <a:xfrm>
                          <a:off x="12700" y="83820"/>
                          <a:ext cx="810895" cy="709930"/>
                          <a:chOff x="20" y="132"/>
                          <a:chExt cx="1277" cy="1118"/>
                        </a:xfrm>
                      </wpg:grpSpPr>
                      <wps:wsp>
                        <wps:cNvPr id="206" name="Freeform 205"/>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206"/>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207"/>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208"/>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209"/>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210"/>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211"/>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212"/>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13"/>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14"/>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15"/>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16"/>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17"/>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18"/>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19"/>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220"/>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221"/>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222"/>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223"/>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24"/>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25"/>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226"/>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7"/>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228"/>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229"/>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230"/>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31"/>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232"/>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3"/>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234"/>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35"/>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36"/>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237"/>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38"/>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9"/>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40"/>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41"/>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42"/>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43"/>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44"/>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45"/>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6"/>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247"/>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8"/>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249"/>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250"/>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251"/>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2"/>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3"/>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4"/>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5"/>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56"/>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57"/>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258"/>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259"/>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260"/>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61"/>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62"/>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263"/>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264"/>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265"/>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266"/>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67"/>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8"/>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9"/>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70"/>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1"/>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2"/>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3"/>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74"/>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5"/>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6"/>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7"/>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8"/>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9"/>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80"/>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1"/>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2"/>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3"/>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4"/>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5"/>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6"/>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7"/>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8"/>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9"/>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90"/>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91"/>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2"/>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3"/>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94"/>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95"/>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296"/>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297"/>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298"/>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299"/>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300"/>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301"/>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302"/>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303"/>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304"/>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305"/>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306"/>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307"/>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308"/>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09"/>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310"/>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311"/>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312"/>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3"/>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314"/>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315"/>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6"/>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7"/>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8"/>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319"/>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320"/>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321"/>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322"/>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323"/>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324"/>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325"/>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326"/>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327"/>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328"/>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9"/>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330"/>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1"/>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2"/>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3"/>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334"/>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35"/>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336"/>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37"/>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38"/>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39"/>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340"/>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41"/>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342"/>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43"/>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344"/>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5"/>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46"/>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47"/>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8"/>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49"/>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50"/>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1"/>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52"/>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53"/>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354"/>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5"/>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56"/>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357"/>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58"/>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59"/>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360"/>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361"/>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62"/>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363"/>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364"/>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65"/>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366"/>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Freeform 367"/>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68"/>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0" name="Freeform 369"/>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Freeform 370"/>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371"/>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72"/>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373"/>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374"/>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375"/>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376"/>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377"/>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378"/>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79"/>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380"/>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381"/>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382"/>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3"/>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4"/>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5"/>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86"/>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87"/>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88"/>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89"/>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90"/>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391"/>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392"/>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393"/>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394"/>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395"/>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396"/>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397"/>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398"/>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399"/>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400"/>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401"/>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402"/>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403"/>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404"/>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06" name="Freeform 405"/>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406"/>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407"/>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408"/>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409"/>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410"/>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11"/>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412"/>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413"/>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414"/>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415"/>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16"/>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417"/>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18"/>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419"/>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420"/>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421"/>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22"/>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423"/>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424"/>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425"/>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426"/>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427"/>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428"/>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429"/>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30"/>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431"/>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432"/>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433"/>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434"/>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435"/>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436"/>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437"/>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438"/>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439"/>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440"/>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441"/>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442"/>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443"/>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444"/>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445"/>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446"/>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447"/>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448"/>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449"/>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450"/>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451"/>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452"/>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453"/>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454"/>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5"/>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456"/>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457"/>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8"/>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459"/>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460"/>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461"/>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462"/>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463"/>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464"/>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465"/>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7" name="Freeform 466"/>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8" name="Freeform 467"/>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468"/>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469"/>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470"/>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471"/>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472"/>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473"/>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474"/>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475"/>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476"/>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477"/>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78"/>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9"/>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480"/>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481"/>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482"/>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483"/>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484"/>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485"/>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486"/>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487"/>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488"/>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489"/>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490"/>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491"/>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492"/>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493"/>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494"/>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495"/>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496"/>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497"/>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498"/>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499"/>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500"/>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501"/>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02"/>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03"/>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504"/>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505"/>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506"/>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507"/>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508"/>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509"/>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510"/>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511"/>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12"/>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13"/>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514"/>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515"/>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516"/>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517"/>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18"/>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19"/>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20"/>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521"/>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522"/>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523"/>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4"/>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25"/>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526"/>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527"/>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528"/>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529"/>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0"/>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1"/>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2"/>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533"/>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534"/>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Freeform 535"/>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36"/>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37"/>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538"/>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539"/>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540"/>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541"/>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42"/>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43"/>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44"/>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545"/>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546"/>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547"/>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48"/>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49"/>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550"/>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551"/>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552"/>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553"/>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077CA7DC" id="Zeichenbereich 1"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6Sg6UGAPew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3"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Freeform 4"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6"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7"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8"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" path="m,134l8,101,17,69,34,39,82,28,129,14,177,r15,27l206,58r13,32l165,106r-55,11l55,125,,134xe" stroked="f">
                  <v:path arrowok="t" o:connecttype="custom" o:connectlocs="0,34;2,26;4,18;9,10;9,10;21,7;32,4;44,0;44,0;48,7;52,15;55,23;55,23;41,27;28,30;14,32;0,34;0,34" o:connectangles="0,0,0,0,0,0,0,0,0,0,0,0,0,0,0,0,0,0"/>
                </v:shape>
                <v:shape id="Freeform 9"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" path="m233,17r-36,5l116,33,36,44,,49,,45,,38,,34,56,28r60,-8l176,10,231,r1,1l233,6r,1l233,10r,5l233,17xe" stroked="f">
                  <v:path arrowok="t" o:connecttype="custom" o:connectlocs="59,4;50,5;29,8;9,11;0,12;0,12;0,11;0,9;0,8;0,8;14,7;29,5;45,2;58,0;58,0;59,0;59,1;59,2;59,2;59,2;59,4;59,4;59,4" o:connectangles="0,0,0,0,0,0,0,0,0,0,0,0,0,0,0,0,0,0,0,0,0,0,0"/>
                </v:shape>
                <v:shape id="Freeform 10"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" path="m28,158r-10,4l10,156,,152,37,108,83,67,133,31,187,r-2,9l180,26r-3,8l139,66,66,127,28,158xe" stroked="f">
                  <v:path arrowok="t" o:connecttype="custom" o:connectlocs="7,39;5,40;3,39;0,38;0,38;9,27;21,17;33,8;47,0;47,0;46,2;45,6;44,8;44,8;35,16;17,31;7,39;7,39" o:connectangles="0,0,0,0,0,0,0,0,0,0,0,0,0,0,0,0,0,0"/>
                </v:shape>
                <v:shape id="Freeform 11"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" path="m,31l56,23r61,-8l177,8,235,r,2l235,5r,2l198,10r-80,9l38,27,,31xe" stroked="f">
                  <v:path arrowok="t" o:connecttype="custom" o:connectlocs="0,8;14,6;29,4;44,2;59,0;59,0;59,1;59,1;59,2;59,2;50,3;30,5;10,7;0,8;0,8" o:connectangles="0,0,0,0,0,0,0,0,0,0,0,0,0,0,0"/>
                </v:shape>
                <v:shape id="Freeform 12"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" path="m216,80r-50,23l112,120r-55,9l,132,9,79,33,32,73,r42,6l160,8r37,13l216,59r,5l216,75r,5xe" stroked="f">
                  <v:path arrowok="t" o:connecttype="custom" o:connectlocs="54,20;42,26;28,30;14,32;0,33;0,33;2,20;8,8;18,0;18,0;29,2;40,2;49,5;54,15;54,15;54,16;54,19;54,20;54,20" o:connectangles="0,0,0,0,0,0,0,0,0,0,0,0,0,0,0,0,0,0,0"/>
                </v:shape>
                <v:shape id="Freeform 13"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14"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" path="m,l10,12,21,27r3,17l7,39,2,19,,xe" stroked="f">
                  <v:path arrowok="t" o:connecttype="custom" o:connectlocs="0,0;3,3;5,7;6,11;6,11;2,10;1,5;0,0;0,0" o:connectangles="0,0,0,0,0,0,0,0,0"/>
                </v:shape>
                <v:shape id="Freeform 15"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16"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" path="m16,123r-6,-3l5,116,,113,44,76,91,39,139,r6,2l159,7r6,1l163,12r-4,9l155,25,119,50,52,98,16,123xe" stroked="f">
                  <v:path arrowok="t" o:connecttype="custom" o:connectlocs="4,31;3,30;1,29;0,28;0,28;11,19;23,10;35,0;35,0;37,1;40,2;42,2;42,2;41,3;40,5;39,6;39,6;30,13;13,25;4,31;4,31" o:connectangles="0,0,0,0,0,0,0,0,0,0,0,0,0,0,0,0,0,0,0,0,0"/>
                </v:shape>
                <v:shape id="Freeform 17"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18"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" path="m119,107l78,78,38,48,1,19,,12,4,4,9,,52,22,90,57r34,36l123,96r-3,8l119,107xe" stroked="f">
                  <v:path arrowok="t" o:connecttype="custom" o:connectlocs="30,27;20,20;10,12;0,5;0,5;0,3;1,1;2,0;2,0;13,6;23,14;31,23;31,23;31,24;30,26;30,27;30,27" o:connectangles="0,0,0,0,0,0,0,0,0,0,0,0,0,0,0,0,0"/>
                </v:shape>
                <v:shape id="Freeform 19"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" path="m,73l33,55,96,19,130,r-7,55l86,90,37,113,28,103,9,83,,73xe" stroked="f">
                  <v:path arrowok="t" o:connecttype="custom" o:connectlocs="0,18;8,14;24,5;33,0;33,0;31,14;22,22;9,28;9,28;7,26;2,21;0,18;0,18" o:connectangles="0,0,0,0,0,0,0,0,0,0,0,0,0"/>
                </v:shape>
                <v:shape id="Freeform 20"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21"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" path="m85,88l47,64,9,40,,,24,21,69,61,93,82r-1,1l87,86r-2,2xe" stroked="f">
                  <v:path arrowok="t" o:connecttype="custom" o:connectlocs="21,22;12,16;2,10;0,0;0,0;6,5;17,15;23,21;23,21;23,21;22,22;21,22;21,22;21,22" o:connectangles="0,0,0,0,0,0,0,0,0,0,0,0,0,0"/>
                </v:shape>
                <v:shape id="Freeform 22"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" path="m84,19r,4l84,29r,5l62,32,22,28,,26,1,19,3,7,5,,30,18r28,1l84,19xe" stroked="f">
                  <v:path arrowok="t" o:connecttype="custom" o:connectlocs="21,4;21,5;21,7;21,8;21,8;16,8;6,7;0,6;0,6;0,4;1,2;1,0;1,0;8,4;15,4;21,4;21,4;21,4" o:connectangles="0,0,0,0,0,0,0,0,0,0,0,0,0,0,0,0,0,0"/>
                </v:shape>
                <v:shape id="Freeform 23"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" path="m116,59l77,72,33,82,,47,6,28,28,11,48,,65,15,98,44r18,15xe" stroked="f">
                  <v:path arrowok="t" o:connecttype="custom" o:connectlocs="29,14;19,18;8,20;0,11;0,11;2,7;7,3;12,0;12,0;16,4;25,11;29,14;29,14;29,14" o:connectangles="0,0,0,0,0,0,0,0,0,0,0,0,0,0"/>
                </v:shape>
                <v:shape id="Freeform 24"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" path="m69,74l42,56,13,40,,12,1,9,4,4,5,,26,16,63,42,84,57r-6,5l74,68r-5,6xe" stroked="f">
                  <v:path arrowok="t" o:connecttype="custom" o:connectlocs="17,18;11,14;3,10;0,3;0,3;0,2;1,1;1,0;1,0;7,4;16,10;21,14;21,14;20,15;19,17;17,18;17,18" o:connectangles="0,0,0,0,0,0,0,0,0,0,0,0,0,0,0,0,0"/>
                </v:shape>
                <v:shape id="Freeform 25"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" path="m22,237r-1,2l20,245r-5,11l11,255,5,251,,244,6,188,7,128,5,68,,10,6,5,15,1,25,r5,59l32,119r-2,59l22,237xe" stroked="f">
                  <v:path arrowok="t" o:connecttype="custom" o:connectlocs="6,58;5,59;5,60;4,63;4,63;3,63;1,62;0,60;0,60;2,46;2,32;1,17;0,2;0,2;2,1;4,0;6,0;6,0;8,15;8,29;8,44;6,58;6,58" o:connectangles="0,0,0,0,0,0,0,0,0,0,0,0,0,0,0,0,0,0,0,0,0,0,0"/>
                </v:shape>
                <v:shape id="Freeform 26"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" path="m89,8l54,8,21,11,,,23,,66,1,89,2r,1l89,5r,3xe" stroked="f">
                  <v:path arrowok="t" o:connecttype="custom" o:connectlocs="22,2;13,2;5,3;0,0;0,0;6,0;16,0;22,1;22,1;22,1;22,1;22,2;22,2;22,2" o:connectangles="0,0,0,0,0,0,0,0,0,0,0,0,0,0"/>
                </v:shape>
                <v:shape id="Freeform 27"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28"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29"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30"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31"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" path="m38,221r-4,-1l27,218r-4,-2l22,162,18,109,10,58,,6,11,5,21,1,33,r4,56l42,110r2,55l38,221xe" stroked="f">
                  <v:path arrowok="t" o:connecttype="custom" o:connectlocs="10,55;9,55;7,54;6,54;6,54;6,40;5,27;3,14;0,1;0,1;3,1;5,0;8,0;8,0;9,14;11,27;11,41;10,55;10,55" o:connectangles="0,0,0,0,0,0,0,0,0,0,0,0,0,0,0,0,0,0,0"/>
                </v:shape>
                <v:shape id="Freeform 32"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33"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34"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35"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36"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" path="m14,63l11,49,3,21,,5,19,3,36,,46,15r5,47l59,149r5,47l35,159,24,111,14,63xe" stroked="f">
                  <v:path arrowok="t" o:connecttype="custom" o:connectlocs="3,16;3,12;1,5;0,1;0,1;4,1;8,0;11,4;11,4;12,16;14,37;15,49;15,49;8,40;6,28;3,16;3,16" o:connectangles="0,0,0,0,0,0,0,0,0,0,0,0,0,0,0,0,0"/>
                </v:shape>
                <v:shape id="Freeform 37"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" path="m25,49l14,45,5,39,,30,,22,,8,,,12,8,33,20r11,7l43,37r-9,7l25,49xe" stroked="f">
                  <v:path arrowok="t" o:connecttype="custom" o:connectlocs="6,13;4,12;1,10;0,8;0,8;0,6;0,2;0,0;0,0;3,2;8,5;11,7;11,7;11,10;9,12;6,13;6,13" o:connectangles="0,0,0,0,0,0,0,0,0,0,0,0,0,0,0,0,0"/>
                </v:shape>
                <v:shape id="Freeform 38"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39"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" path="m42,78r9,34l60,146r,23l27,117,5,59,,,27,13r9,31l42,78xe" stroked="f">
                  <v:path arrowok="t" o:connecttype="custom" o:connectlocs="10,19;12,28;14,36;14,42;14,42;6,29;1,15;0,0;0,0;6,3;8,11;10,19;10,19;10,19" o:connectangles="0,0,0,0,0,0,0,0,0,0,0,0,0,0"/>
                </v:shape>
                <v:shape id="Freeform 40"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41"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" path="m88,l72,47,58,94,44,143,31,190,16,237,,283,4,229,14,176,27,123,39,69,49,16,61,9,75,3,88,xe" stroked="f">
                  <v:path arrowok="t" o:connecttype="custom" o:connectlocs="22,0;18,12;15,24;11,36;8,48;4,59;0,71;0,71;1,57;4,44;7,31;10,17;12,4;12,4;15,2;19,1;22,0;22,0;22,0" o:connectangles="0,0,0,0,0,0,0,0,0,0,0,0,0,0,0,0,0,0,0"/>
                </v:shape>
                <v:shape id="Freeform 42"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43"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" path="m49,l41,55,31,110,20,162r-8,54l5,269r-1,l2,269r-2,l2,218,4,167,8,114,12,62,13,13,24,6,37,3,49,xe" stroked="f">
                  <v:path arrowok="t" o:connecttype="custom" o:connectlocs="12,0;10,14;8,27;5,40;3,54;1,67;1,67;1,67;0,67;0,67;0,67;0,54;1,42;2,28;3,15;3,3;3,3;6,1;9,1;12,0;12,0;12,0" o:connectangles="0,0,0,0,0,0,0,0,0,0,0,0,0,0,0,0,0,0,0,0,0,0"/>
                </v:shape>
                <v:shape id="Freeform 44"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45"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46"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47"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" path="m,30l31,18,62,9,95,,76,15,41,43,22,58,10,53,3,42,,30xe" stroked="f">
                  <v:path arrowok="t" o:connecttype="custom" o:connectlocs="0,7;8,4;16,2;24,0;24,0;19,4;10,10;6,14;6,14;3,13;1,10;0,7;0,7" o:connectangles="0,0,0,0,0,0,0,0,0,0,0,0,0"/>
                </v:shape>
                <v:shape id="Freeform 48"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" path="m104,18l83,44,56,72,32,105,24,89,16,71,,59,16,37,33,19,50,,64,6r26,7l104,18xe" stroked="f">
                  <v:path arrowok="t" o:connecttype="custom" o:connectlocs="26,4;21,11;14,18;8,26;8,26;6,22;4,18;0,15;0,15;4,9;8,5;13,0;13,0;16,1;23,3;26,4;26,4;26,4" o:connectangles="0,0,0,0,0,0,0,0,0,0,0,0,0,0,0,0,0,0"/>
                </v:shape>
                <v:shape id="Freeform 49"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" path="m,37l8,21,24,9,41,,26,11,15,27,,37xe" stroked="f">
                  <v:path arrowok="t" o:connecttype="custom" o:connectlocs="0,9;2,5;6,2;10,0;10,0;6,3;4,7;0,9;0,9" o:connectangles="0,0,0,0,0,0,0,0,0"/>
                </v:shape>
                <v:shape id="Freeform 50"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" path="m202,71l149,58,52,35,,23,4,16,11,6,15,,70,16r56,17l181,48r54,18l285,85r-28,3l228,81,202,71xe" stroked="f">
                  <v:path arrowok="t" o:connecttype="custom" o:connectlocs="50,18;37,15;13,9;0,6;0,6;1,4;3,2;4,0;4,0;17,4;31,8;45,12;59,17;71,21;71,21;64,22;57,20;50,18;50,18" o:connectangles="0,0,0,0,0,0,0,0,0,0,0,0,0,0,0,0,0,0,0"/>
                </v:shape>
                <v:shape id="Freeform 51"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" path="m117,51r,25l108,98,88,114r-18,4l64,116r-6,l55,116r-8,l44,116,33,87,11,30,,,31,13,87,37r30,14xe" stroked="f">
                  <v:path arrowok="t" o:connecttype="custom" o:connectlocs="30,13;30,19;28,25;23,29;23,29;18,30;16,29;15,29;15,29;14,29;12,29;11,29;11,29;8,22;3,8;0,0;0,0;8,3;22,9;30,13;30,13;30,13" o:connectangles="0,0,0,0,0,0,0,0,0,0,0,0,0,0,0,0,0,0,0,0,0,0"/>
                </v:shape>
                <v:shape id="Freeform 52"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" path="m,127l24,95,69,33,93,,67,44,36,89,,127xe" stroked="f">
                  <v:path arrowok="t" o:connecttype="custom" o:connectlocs="0,31;6,23;18,8;24,0;24,0;17,11;9,22;0,31;0,31;0,31" o:connectangles="0,0,0,0,0,0,0,0,0,0"/>
                </v:shape>
                <v:shape id="Freeform 53"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" path="m58,l45,29,30,56r,30l21,85,10,77,,68,18,43,39,21,58,xe" stroked="f">
                  <v:path arrowok="t" o:connecttype="custom" o:connectlocs="15,0;12,7;8,14;8,21;8,21;5,21;3,19;0,17;0,17;5,11;10,5;15,0;15,0;15,0" o:connectangles="0,0,0,0,0,0,0,0,0,0,0,0,0,0"/>
                </v:shape>
                <v:shape id="Freeform 54"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55"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56"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57"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58"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" path="m189,90r-48,l56,90,9,90,5,58,,25,14,,55,14,96,29r43,3l152,47r24,28l189,90xe" stroked="f">
                  <v:path arrowok="t" o:connecttype="custom" o:connectlocs="47,22;35,22;14,22;2,22;2,22;1,14;0,6;3,0;3,0;14,3;24,7;35,8;35,8;38,11;44,18;47,22;47,22" o:connectangles="0,0,0,0,0,0,0,0,0,0,0,0,0,0,0,0,0"/>
                </v:shape>
                <v:shape id="Freeform 59"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" path="m39,28l,,39,16r,12xe" stroked="f">
                  <v:path arrowok="t" o:connecttype="custom" o:connectlocs="10,7;0,0;10,4;10,7;10,7" o:connectangles="0,0,0,0,0"/>
                </v:shape>
                <v:shape id="Freeform 60"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1"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" path="m315,36r-23,l234,36r-76,l82,36r-58,l,36,40,10,87,r52,l194,3,249,2r25,15l298,30r17,6xe" stroked="f">
                  <v:path arrowok="t" o:connecttype="custom" o:connectlocs="78,9;72,9;58,9;39,9;20,9;6,9;0,9;0,9;10,3;22,0;34,0;48,1;62,1;62,1;68,4;74,8;78,9;78,9" o:connectangles="0,0,0,0,0,0,0,0,0,0,0,0,0,0,0,0,0,0"/>
                </v:shape>
                <v:shape id="Freeform 62"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3"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4"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5"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6"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" path="m126,l68,48,22,77,,91,15,57,28,20,33,2,65,1,101,r25,xe" stroked="f">
                  <v:path arrowok="t" o:connecttype="custom" o:connectlocs="31,0;17,12;5,19;0,23;0,23;4,14;7,5;8,1;8,1;16,0;25,0;31,0;31,0" o:connectangles="0,0,0,0,0,0,0,0,0,0,0,0,0"/>
                </v:shape>
                <v:shape id="Freeform 67"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" path="m128,103l85,71,39,38,,,21,1,61,2,82,3,94,29r22,48l128,103xe" stroked="f">
                  <v:path arrowok="t" o:connecttype="custom" o:connectlocs="32,26;21,18;10,10;0,0;0,0;5,0;15,1;21,1;21,1;24,7;29,19;32,26;32,26;32,26" o:connectangles="0,0,0,0,0,0,0,0,0,0,0,0,0,0"/>
                </v:shape>
                <v:shape id="Freeform 68"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9"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70"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" path="m29,543l,543,,,29,r,543xe" stroked="f">
                  <v:path arrowok="t" o:connecttype="custom" o:connectlocs="7,136;0,136;0,0;7,0;7,136;7,136" o:connectangles="0,0,0,0,0,0"/>
                </v:shape>
                <v:shape id="Freeform 71"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" path="m29,14l27,7,22,2,14,,7,2,1,7,,14r1,7l7,27r7,2l22,27r5,-6l29,14xe" stroked="f">
                  <v:path arrowok="t" o:connecttype="custom" o:connectlocs="7,4;7,2;5,1;3,0;3,0;2,1;0,2;0,4;0,4;0,6;2,7;3,8;3,8;5,7;7,6;7,4;7,4" o:connectangles="0,0,0,0,0,0,0,0,0,0,0,0,0,0,0,0,0"/>
                </v:shape>
                <v:shape id="Freeform 72"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" path="m28,16l27,8,22,3,14,,6,3,1,8,,16r1,6l6,28r8,2l22,28r5,-6l28,16xe" stroked="f">
                  <v:path arrowok="t" o:connecttype="custom" o:connectlocs="8,4;8,2;6,1;4,0;4,0;2,1;0,2;0,4;0,4;0,5;2,7;4,7;4,7;6,7;8,5;8,4;8,4" o:connectangles="0,0,0,0,0,0,0,0,0,0,0,0,0,0,0,0,0"/>
                </v:shape>
                <v:shape id="Freeform 73"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" path="m15,29r7,-2l28,22r2,-8l28,8,22,2,16,,8,1,3,6,,14r3,8l8,27r7,2xe" stroked="f">
                  <v:path arrowok="t" o:connecttype="custom" o:connectlocs="4,8;6,7;7,6;8,4;8,4;7,2;6,1;4,0;4,0;2,0;1,2;0,4;0,4;1,6;2,7;4,8;4,8" o:connectangles="0,0,0,0,0,0,0,0,0,0,0,0,0,0,0,0,0"/>
                </v:shape>
                <v:shape id="Freeform 74"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" path="m29,16l27,8,22,3,14,,7,3,2,8,,16r2,6l7,28r7,2l22,28r5,-6l29,16xe" stroked="f">
                  <v:path arrowok="t" o:connecttype="custom" o:connectlocs="8,4;7,2;6,1;4,0;4,0;2,1;1,2;0,4;0,4;1,5;2,7;4,7;4,7;6,7;7,5;8,4;8,4" o:connectangles="0,0,0,0,0,0,0,0,0,0,0,0,0,0,0,0,0"/>
                </v:shape>
                <v:shape id="Freeform 75"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" path="m29,15l27,7,22,2,14,,7,2,2,7,,15r2,7l7,27r7,2l22,27r5,-5l29,15xe" stroked="f">
                  <v:path arrowok="t" o:connecttype="custom" o:connectlocs="8,4;7,2;6,1;4,0;4,0;2,1;1,2;0,4;0,4;1,6;2,7;4,8;4,8;6,7;7,6;8,4;8,4" o:connectangles="0,0,0,0,0,0,0,0,0,0,0,0,0,0,0,0,0"/>
                </v:shape>
                <v:shape id="Freeform 76"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" path="m29,14l27,6,22,1,14,,7,1,2,6,,14r2,8l7,27r7,1l22,27r5,-5l29,14xe" stroked="f">
                  <v:path arrowok="t" o:connecttype="custom" o:connectlocs="8,4;7,2;6,0;4,0;4,0;2,0;1,2;0,4;0,4;1,6;2,8;4,8;4,8;6,8;7,6;8,4;8,4" o:connectangles="0,0,0,0,0,0,0,0,0,0,0,0,0,0,0,0,0"/>
                </v:shape>
                <v:shape id="Freeform 77"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" path="m,91r,3l,101r,3l36,93,104,72,141,60r4,-10l144,26,120,,89,23,31,67,,91xe" stroked="f">
                  <v:path arrowok="t" o:connecttype="custom" o:connectlocs="0,23;0,24;0,25;0,26;0,26;9,23;26,18;35,15;35,15;36,13;36,7;30,0;30,0;22,6;8,17;0,23;0,23" o:connectangles="0,0,0,0,0,0,0,0,0,0,0,0,0,0,0,0,0"/>
                </v:shape>
                <v:shape id="Freeform 78"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" path="m26,r2,50l30,102r2,53l32,209r-3,51l21,311,4,357r,-19l4,290,3,223,2,150,1,85,,35,,17,8,9,17,2,26,xe" stroked="f">
                  <v:path arrowok="t" o:connecttype="custom" o:connectlocs="7,0;7,12;8,25;8,39;8,52;7,65;5,78;1,89;1,89;1,84;1,72;1,56;1,37;0,21;0,9;0,4;0,4;2,2;4,0;7,0;7,0;7,0;7,0" o:connectangles="0,0,0,0,0,0,0,0,0,0,0,0,0,0,0,0,0,0,0,0,0,0,0"/>
                </v:shape>
                <v:shape id="Freeform 79"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" path="m27,356l11,310,4,262,,212,,161,2,109,3,58,2,5,7,4,16,2,21,r4,53l27,107r1,52l29,209r-1,51l27,309r,48l27,356xe" stroked="f">
                  <v:path arrowok="t" o:connecttype="custom" o:connectlocs="7,90;3,78;1,66;0,53;0,41;0,27;1,15;0,1;0,1;2,1;4,1;5,0;5,0;6,13;7,27;7,40;7,53;7,66;7,78;7,90;7,90;7,90;7,90" o:connectangles="0,0,0,0,0,0,0,0,0,0,0,0,0,0,0,0,0,0,0,0,0,0,0"/>
                </v:shape>
                <v:shape id="Freeform 80"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81"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82"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83"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84"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85"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" path="m27,1010l,1006,8,,27,5r,1005xe" stroked="f">
                  <v:path arrowok="t" o:connecttype="custom" o:connectlocs="7,252;0,251;2,0;7,1;7,252;7,252" o:connectangles="0,0,0,0,0,0"/>
                </v:shape>
                <v:shape id="Freeform 86"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87"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" path="m25,7r,16l25,53r,16l16,70,8,69,,68,,50,,17,,,8,2r9,1l25,7xe" stroked="f">
                  <v:path arrowok="t" o:connecttype="custom" o:connectlocs="6,2;6,6;6,14;6,18;6,18;4,18;2,18;0,17;0,17;0,13;0,4;0,0;0,0;2,1;4,1;6,2;6,2;6,2" o:connectangles="0,0,0,0,0,0,0,0,0,0,0,0,0,0,0,0,0,0"/>
                </v:shape>
                <v:shape id="Freeform 88"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" path="m19,10r,5l19,23r,5l14,29r-7,l1,29r,-8l1,7,,,7,3r8,2l19,10xe" stroked="f">
                  <v:path arrowok="t" o:connecttype="custom" o:connectlocs="5,2;5,4;5,6;5,7;5,7;4,7;2,7;0,7;0,7;0,5;0,2;0,0;0,0;2,1;4,1;5,2;5,2;5,2" o:connectangles="0,0,0,0,0,0,0,0,0,0,0,0,0,0,0,0,0,0"/>
                </v:shape>
                <v:shape id="Freeform 89"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" path="m19,28l3,,,1278,6,1172r6,-69l6,1035r6,-38l19,981,19,28xe" stroked="f">
                  <v:path arrowok="t" o:connecttype="custom" o:connectlocs="5,7;1,0;0,320;2,293;3,276;2,259;3,250;5,246;5,7;5,7" o:connectangles="0,0,0,0,0,0,0,0,0,0"/>
                </v:shape>
                <v:shape id="Freeform 90"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" path="m,453r22,13l23,50,7,,,453xe" stroked="f">
                  <v:path arrowok="t" o:connecttype="custom" o:connectlocs="0,113;5,116;5,12;2,0;0,113;0,113" o:connectangles="0,0,0,0,0,0"/>
                </v:shape>
                <v:shape id="Freeform 91"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" path="m19,44r,-32l,,,42r19,2xe" stroked="f">
                  <v:path arrowok="t" o:connecttype="custom" o:connectlocs="5,11;5,3;0,0;0,11;5,11;5,11" o:connectangles="0,0,0,0,0,0"/>
                </v:shape>
                <v:shape id="Freeform 92"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" path="m22,12l,,,60r23,l22,12xe" stroked="f">
                  <v:path arrowok="t" o:connecttype="custom" o:connectlocs="6,3;0,0;0,15;6,15;6,3;6,3" o:connectangles="0,0,0,0,0,0"/>
                </v:shape>
                <v:shape id="Freeform 93"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" path="m,34l17,r,471l,549,,34xe" stroked="f">
                  <v:path arrowok="t" o:connecttype="custom" o:connectlocs="0,8;4,0;4,118;0,137;0,8;0,8" o:connectangles="0,0,0,0,0,0"/>
                </v:shape>
                <v:shape id="Freeform 94"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95"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96"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97"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" path="m21,135l,134,,,21,9r,126xe" stroked="f">
                  <v:path arrowok="t" o:connecttype="custom" o:connectlocs="5,34;0,34;0,0;5,2;5,34;5,34" o:connectangles="0,0,0,0,0,0"/>
                </v:shape>
                <v:shape id="Freeform 98"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" path="m1,118l1,87,,31,,,5,1,18,2r5,2l23,33r,54l23,117r-7,1l9,118r-8,xe" stroked="f">
                  <v:path arrowok="t" o:connecttype="custom" o:connectlocs="0,29;0,21;0,8;0,0;0,0;1,0;5,0;6,1;6,1;6,8;6,21;6,29;6,29;4,29;2,29;0,29;0,29" o:connectangles="0,0,0,0,0,0,0,0,0,0,0,0,0,0,0,0,0"/>
                </v:shape>
                <v:shape id="Freeform 99"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00"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01"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02"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03"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" path="m,l22,13r,153l,200,,xe" stroked="f">
                  <v:path arrowok="t" o:connecttype="custom" o:connectlocs="0,0;5,3;5,42;0,50;0,0;0,0" o:connectangles="0,0,0,0,0,0"/>
                </v:shape>
                <v:shape id="Freeform 104"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" path="m,l17,5r,71l,92,,xe" stroked="f">
                  <v:path arrowok="t" o:connecttype="custom" o:connectlocs="0,0;4,1;4,19;0,23;0,0;0,0" o:connectangles="0,0,0,0,0,0"/>
                </v:shape>
                <v:shape id="Freeform 105"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" path="m,16l22,r,1343l,1296,,16xe" stroked="f">
                  <v:path arrowok="t" o:connecttype="custom" o:connectlocs="0,4;5,0;5,336;0,324;0,4;0,4" o:connectangles="0,0,0,0,0,0"/>
                </v:shape>
                <v:shape id="Freeform 106"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07"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" path="m,l19,8r,78l,99,,xe" stroked="f">
                  <v:path arrowok="t" o:connecttype="custom" o:connectlocs="0,0;5,2;5,21;0,24;0,0;0,0" o:connectangles="0,0,0,0,0,0"/>
                </v:shape>
                <v:shape id="Freeform 108"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" path="m,l21,14r,94l,115,,xe" stroked="f">
                  <v:path arrowok="t" o:connecttype="custom" o:connectlocs="0,0;5,4;5,27;0,29;0,0;0,0" o:connectangles="0,0,0,0,0,0"/>
                </v:shape>
                <v:shape id="Freeform 109"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" path="m50,49l32,42,14,35,,24,10,20r9,-8l24,,34,15r6,18l50,49xe" stroked="f">
                  <v:path arrowok="t" o:connecttype="custom" o:connectlocs="12,13;8,11;3,9;0,6;0,6;2,5;5,3;6,0;6,0;8,4;10,9;12,13;12,13;12,13" o:connectangles="0,0,0,0,0,0,0,0,0,0,0,0,0,0"/>
                </v:shape>
                <v:shape id="Freeform 110"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" path="m144,37r,2l144,41r,1l93,39,46,28,2,12,1,9,,4,,,44,21,93,33r51,4xe" stroked="f">
                  <v:path arrowok="t" o:connecttype="custom" o:connectlocs="36,10;36,10;36,11;36,11;36,11;23,10;12,7;1,3;1,3;0,2;0,1;0,0;0,0;11,6;23,9;36,10;36,10;36,10" o:connectangles="0,0,0,0,0,0,0,0,0,0,0,0,0,0,0,0,0,0"/>
                </v:shape>
                <v:shape id="Freeform 111"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12"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" path="m14,117l,95,3,76,24,61,45,46,86,16,108,r7,10l124,21r,16l92,68,54,95,14,117xe" stroked="f">
                  <v:path arrowok="t" o:connecttype="custom" o:connectlocs="4,29;0,24;1,19;6,15;6,15;11,11;22,4;27,0;27,0;29,2;31,5;31,9;31,9;23,17;14,24;4,29;4,29" o:connectangles="0,0,0,0,0,0,0,0,0,0,0,0,0,0,0,0,0"/>
                </v:shape>
                <v:shape id="Freeform 113"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" path="m11,64l8,55,4,41,,32,22,18,42,8,67,,80,21r7,28l95,72,65,80,39,78,11,64xe" stroked="f">
                  <v:path arrowok="t" o:connecttype="custom" o:connectlocs="3,16;2,14;1,10;0,8;0,8;6,5;11,2;17,0;17,0;20,5;22,12;24,18;24,18;16,20;10,20;3,16;3,16" o:connectangles="0,0,0,0,0,0,0,0,0,0,0,0,0,0,0,0,0"/>
                </v:shape>
                <v:shape id="Freeform 114"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" path="m120,18l92,54,61,87,30,117r-8,-8l8,93,,86,28,64,78,22,106,r4,6l116,11r4,7xe" stroked="f">
                  <v:path arrowok="t" o:connecttype="custom" o:connectlocs="30,4;23,13;15,22;8,29;8,29;6,27;2,23;0,21;0,21;7,16;20,5;27,0;27,0;28,1;29,3;30,4;30,4" o:connectangles="0,0,0,0,0,0,0,0,0,0,0,0,0,0,0,0,0"/>
                </v:shape>
                <v:shape id="Freeform 115"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" path="m135,53l91,79,46,100,,116,3,98,8,62,12,43,47,21,84,10,123,r3,11l131,32r4,11l135,45r,3l135,53xe" stroked="f">
                  <v:path arrowok="t" o:connecttype="custom" o:connectlocs="34,13;23,20;12,25;0,29;0,29;1,25;2,16;3,11;3,11;12,5;21,3;31,0;31,0;32,3;33,8;34,11;34,11;34,11;34,12;34,13;34,13" o:connectangles="0,0,0,0,0,0,0,0,0,0,0,0,0,0,0,0,0,0,0,0,0"/>
                </v:shape>
                <v:shape id="Freeform 116"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" path="m101,4l83,50,59,95,29,133,17,127,6,114,,104,27,63,64,28,96,r1,2l100,3r1,1xe" stroked="f">
                  <v:path arrowok="t" o:connecttype="custom" o:connectlocs="25,1;21,13;15,24;7,34;7,34;4,32;1,29;0,27;0,27;7,16;16,7;24,0;24,0;24,1;25,1;25,1;25,1;25,1" o:connectangles="0,0,0,0,0,0,0,0,0,0,0,0,0,0,0,0,0,0"/>
                </v:shape>
                <v:shape id="Freeform 117"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" path="m,l11,10,30,27,41,37,20,43,7,22,,xe" stroked="f">
                  <v:path arrowok="t" o:connecttype="custom" o:connectlocs="0,0;3,2;7,6;10,9;10,9;5,10;2,5;0,0;0,0" o:connectangles="0,0,0,0,0,0,0,0,0"/>
                </v:shape>
                <v:shape id="Freeform 118"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" path="m47,51l35,47,13,37,,32,20,17,44,8,69,r1,20l62,39,47,51xe" stroked="f">
                  <v:path arrowok="t" o:connecttype="custom" o:connectlocs="12,13;9,12;3,9;0,8;0,8;5,4;11,2;18,0;18,0;18,5;16,10;12,13;12,13" o:connectangles="0,0,0,0,0,0,0,0,0,0,0,0,0"/>
                </v:shape>
                <v:shape id="Freeform 119"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20"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" path="m,31l17,r2,267l,212,,31xe" stroked="f">
                  <v:path arrowok="t" o:connecttype="custom" o:connectlocs="0,8;4,0;5,66;0,52;0,8;0,8" o:connectangles="0,0,0,0,0,0"/>
                </v:shape>
                <v:shape id="Freeform 121"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" path="m,20l16,r3,177l,140,,20xe" stroked="f">
                  <v:path arrowok="t" o:connecttype="custom" o:connectlocs="0,5;3,0;4,44;0,35;0,5;0,5" o:connectangles="0,0,0,0,0,0"/>
                </v:shape>
                <v:shape id="Freeform 122"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" path="m,15l16,r3,138l,109,,15xe" stroked="f">
                  <v:path arrowok="t" o:connecttype="custom" o:connectlocs="0,4;4,0;5,34;0,27;0,4;0,4" o:connectangles="0,0,0,0,0,0"/>
                </v:shape>
                <v:shape id="Freeform 123"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" path="m,13l16,r2,115l,92,,13xe" stroked="f">
                  <v:path arrowok="t" o:connecttype="custom" o:connectlocs="0,3;4,0;5,29;0,23;0,3;0,3" o:connectangles="0,0,0,0,0,0"/>
                </v:shape>
                <v:shape id="Freeform 124"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" path="m19,6l2,,,49,19,39,19,6xe" stroked="f">
                  <v:path arrowok="t" o:connecttype="custom" o:connectlocs="5,1;1,0;0,12;5,10;5,1;5,1" o:connectangles="0,0,0,0,0,0"/>
                </v:shape>
                <v:shape id="Freeform 125"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26"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27"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28"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29"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30"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31"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" path="m6,208r-2,l2,208r-2,l,156,2,60,2,7,11,2,22,r9,l35,52r-2,54l26,159,6,208xe" stroked="f">
                  <v:path arrowok="t" o:connecttype="custom" o:connectlocs="1,52;1,52;0,52;0,52;0,52;0,39;0,15;0,2;0,2;3,1;5,0;7,0;7,0;8,13;8,27;6,40;1,52;1,52" o:connectangles="0,0,0,0,0,0,0,0,0,0,0,0,0,0,0,0,0,0"/>
                </v:shape>
                <v:shape id="Freeform 132"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" path="m66,269l42,218,24,174,11,134,4,95,,51,2,,18,3,50,7,66,8r,27l66,100r,77l66,242r,27xe" stroked="f">
                  <v:path arrowok="t" o:connecttype="custom" o:connectlocs="16,68;10,55;6,44;3,34;3,34;1,24;0,13;0,0;0,0;4,1;12,2;16,2;16,2;16,9;16,25;16,45;16,61;16,68;16,68;16,68" o:connectangles="0,0,0,0,0,0,0,0,0,0,0,0,0,0,0,0,0,0,0,0"/>
                </v:shape>
                <v:shape id="Freeform 133"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34"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35"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36"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37"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38"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39"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40"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41"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" path="m269,5r,13l270,42r,14l241,56r-66,l95,56r-67,l,56,1,41,2,14,2,,63,2r55,1l168,2r49,1l269,5xe" stroked="f">
                  <v:path arrowok="t" o:connecttype="custom" o:connectlocs="68,1;68,5;68,11;68,14;68,14;61,14;44,14;24,14;7,14;0,14;0,14;0,10;1,4;1,0;1,0;16,1;30,1;42,1;55,1;68,1;68,1;68,1" o:connectangles="0,0,0,0,0,0,0,0,0,0,0,0,0,0,0,0,0,0,0,0,0,0"/>
                </v:shape>
                <v:shape id="Freeform 142"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" path="m265,56r-27,l172,56r-78,l28,56,,56,,43,,19,,6r28,l92,4,171,3,235,r28,l265,16r1,21l265,56xe" stroked="f">
                  <v:path arrowok="t" o:connecttype="custom" o:connectlocs="66,14;59,14;43,14;23,14;7,14;0,14;0,14;0,11;0,5;0,2;0,2;7,2;23,1;42,1;58,0;65,0;65,0;66,4;66,9;66,14;66,14;66,14" o:connectangles="0,0,0,0,0,0,0,0,0,0,0,0,0,0,0,0,0,0,0,0,0,0"/>
                </v:shape>
                <v:shape id="Freeform 143"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" path="m406,47l,47,,,406,r,47xe" stroked="f">
                  <v:path arrowok="t" o:connecttype="custom" o:connectlocs="102,12;0,12;0,0;102,0;102,12;102,12" o:connectangles="0,0,0,0,0,0"/>
                </v:shape>
                <v:shape id="Freeform 144"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45"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46"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" path="m1059,19l,19,,,1059,r,19xe" stroked="f">
                  <v:path arrowok="t" o:connecttype="custom" o:connectlocs="264,5;0,5;0,0;264,0;264,5;264,5" o:connectangles="0,0,0,0,0,0"/>
                </v:shape>
                <v:shape id="Freeform 147"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48"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49"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50"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51"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52"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53"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54"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155"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156"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157"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158"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159"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" path="m,23l,10,9,3,20,,39,3r17,7l57,29,37,36,18,33,,23xe" stroked="f">
                  <v:path arrowok="t" o:connecttype="custom" o:connectlocs="0,6;0,3;2,1;5,0;5,0;10,1;15,3;15,7;15,7;10,9;5,8;0,6;0,6" o:connectangles="0,0,0,0,0,0,0,0,0,0,0,0,0"/>
                </v:shape>
                <v:shape id="Freeform 160"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161"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" path="m110,62r21,11l150,93r-7,32l107,112,40,87,5,73,3,61,1,40,,28,5,21,14,8,20,,40,30,77,45r33,17xe" stroked="f">
                  <v:path arrowok="t" o:connecttype="custom" o:connectlocs="28,16;33,19;38,24;36,32;36,32;27,29;10,22;1,19;1,19;1,16;0,10;0,7;0,7;1,5;4,2;5,0;5,0;10,8;20,12;28,16;28,16;28,16" o:connectangles="0,0,0,0,0,0,0,0,0,0,0,0,0,0,0,0,0,0,0,0,0,0"/>
                </v:shape>
                <v:shape id="Freeform 162"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163"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" path="m33,7l31,27r1,33l28,79,18,59,6,24,,,10,2,23,4,33,7xe" stroked="f">
                  <v:path arrowok="t" o:connecttype="custom" o:connectlocs="9,2;8,6;9,14;8,19;8,19;5,14;2,6;0,0;0,0;3,0;6,1;9,2;9,2;9,2" o:connectangles="0,0,0,0,0,0,0,0,0,0,0,0,0,0"/>
                </v:shape>
                <v:shape id="Freeform 164"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" path="m72,47l48,44,22,37,1,28,,26,,24,,21,26,,63,18,76,41r-1,2l74,46r-2,1xe" stroked="f">
                  <v:path arrowok="t" o:connecttype="custom" o:connectlocs="18,11;12,10;6,9;0,7;0,7;0,6;0,6;0,5;0,5;7,0;16,4;19,10;19,10;19,10;19,11;18,11;18,11" o:connectangles="0,0,0,0,0,0,0,0,0,0,0,0,0,0,0,0,0"/>
                </v:shape>
                <v:shape id="Freeform 165"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166"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167"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168"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" path="m246,200r-62,-9l129,187r-48,3l38,195,,202,29,157,64,101,97,45,124,r34,52l190,105r28,49l246,200xe" stroked="f">
                  <v:path arrowok="t" o:connecttype="custom" o:connectlocs="61,50;46,48;32,47;20,48;9,49;0,51;0,51;7,40;16,26;24,11;31,0;31,0;39,13;47,27;54,39;61,50;61,50;61,50" o:connectangles="0,0,0,0,0,0,0,0,0,0,0,0,0,0,0,0,0,0"/>
                </v:shape>
                <v:shape id="Freeform 169"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170"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171"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172"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173"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174"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" path="m11,37l2,30,,20,2,10,8,5,13,2,21,,20,14r2,15l11,37xe" stroked="f">
                  <v:path arrowok="t" o:connecttype="custom" o:connectlocs="3,9;0,7;0,5;0,2;0,2;2,1;3,0;5,0;5,0;5,3;5,7;3,9;3,9" o:connectangles="0,0,0,0,0,0,0,0,0,0,0,0,0"/>
                </v:shape>
                <v:shape id="Freeform 175"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" path="m17,42r-4,l4,41,,40,3,27,8,14,12,r9,5l28,11r4,9l29,29r-5,7l17,42xe" stroked="f">
                  <v:path arrowok="t" o:connecttype="custom" o:connectlocs="4,11;3,11;1,11;0,10;0,10;1,7;2,4;3,0;3,0;5,1;7,3;8,5;8,5;7,8;6,9;4,11;4,11" o:connectangles="0,0,0,0,0,0,0,0,0,0,0,0,0,0,0,0,0"/>
                </v:shape>
                <v:shape id="Freeform 176"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" path="m8,40l3,30,,18,3,7,5,5,10,1,12,r4,10l24,28r3,10l22,42r-7,l8,40xe" stroked="f">
                  <v:path arrowok="t" o:connecttype="custom" o:connectlocs="2,10;1,8;0,5;1,2;1,2;1,1;3,0;3,0;3,0;4,3;6,7;7,10;7,10;6,11;4,11;2,10;2,10" o:connectangles="0,0,0,0,0,0,0,0,0,0,0,0,0,0,0,0,0"/>
                </v:shape>
                <v:shape id="Freeform 177"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" path="m8,39l6,37,2,36,,35,6,26,11,14,8,r8,l20,5r3,5l23,21,17,31,8,39xe" stroked="f">
                  <v:path arrowok="t" o:connecttype="custom" o:connectlocs="2,10;2,9;1,9;0,9;0,9;2,7;3,4;2,0;2,0;4,0;5,1;6,3;6,3;6,5;4,8;2,10;2,10" o:connectangles="0,0,0,0,0,0,0,0,0,0,0,0,0,0,0,0,0"/>
                </v:shape>
                <v:shape id="Freeform 178"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" path="m,19l4,9,11,4,21,r8,11l26,23,19,35,9,36,,30,,19xe" stroked="f">
                  <v:path arrowok="t" o:connecttype="custom" o:connectlocs="0,5;1,2;3,1;5,0;5,0;7,3;6,6;5,9;5,9;2,9;0,8;0,5;0,5" o:connectangles="0,0,0,0,0,0,0,0,0,0,0,0,0"/>
                </v:shape>
                <v:shape id="Freeform 179"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" path="m10,35l1,26,,13,4,1,13,r7,5l22,14r-1,9l15,30r-5,5xe" stroked="f">
                  <v:path arrowok="t" o:connecttype="custom" o:connectlocs="2,8;0,6;0,3;1,0;1,0;3,0;5,1;5,3;5,3;5,5;3,7;2,8;2,8" o:connectangles="0,0,0,0,0,0,0,0,0,0,0,0,0"/>
                </v:shape>
                <v:shape id="Freeform 180"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181"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" path="m9,17r-2,l3,17r-1,l,12,2,5,9,r,4l9,13r,4xe" stroked="f">
                  <v:path arrowok="t" o:connecttype="custom" o:connectlocs="2,4;2,4;1,4;0,4;0,4;0,3;0,1;2,0;2,0;2,1;2,3;2,4;2,4;2,4" o:connectangles="0,0,0,0,0,0,0,0,0,0,0,0,0,0"/>
                </v:shape>
                <v:shape id="Freeform 182"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" path="m11,16r7,5l23,16r6,-4l33,18r,8l29,32,15,34,4,31,,19,1,10,4,1,13,,12,4r-1,6l11,16xe" stroked="f">
                  <v:path arrowok="t" o:connecttype="custom" o:connectlocs="3,4;4,5;6,4;7,3;7,3;8,4;8,6;7,8;7,8;4,8;1,7;0,4;0,4;0,2;1,0;3,0;3,0;3,1;3,2;3,4;3,4" o:connectangles="0,0,0,0,0,0,0,0,0,0,0,0,0,0,0,0,0,0,0,0,0"/>
                </v:shape>
                <v:shape id="Freeform 183"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" path="m29,26r-8,6l11,32,5,30,1,22,,17,5,11r4,3l14,18r5,l20,14,22,5,23,r6,6l30,16,29,26xe" stroked="f">
                  <v:path arrowok="t" o:connecttype="custom" o:connectlocs="7,7;5,8;3,8;1,8;1,8;0,6;0,4;1,3;1,3;2,4;3,5;4,5;4,5;5,4;5,1;5,0;5,0;7,2;7,4;7,7;7,7;7,7" o:connectangles="0,0,0,0,0,0,0,0,0,0,0,0,0,0,0,0,0,0,0,0,0,0"/>
                </v:shape>
                <v:shape id="Freeform 184"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" path="m5,33l4,24,1,9,,,7,4r5,5l14,17r,6l11,32,5,33xe" stroked="f">
                  <v:path arrowok="t" o:connecttype="custom" o:connectlocs="1,8;1,6;0,2;0,0;0,0;2,1;3,2;3,4;3,4;3,6;2,8;1,8;1,8" o:connectangles="0,0,0,0,0,0,0,0,0,0,0,0,0"/>
                </v:shape>
                <v:shape id="Freeform 185"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" path="m40,21l39,32r-6,7l23,41,13,40,7,34,,25,3,18,9,6,11,r4,6l11,14r,9l21,23,32,18r8,3xe" stroked="f">
                  <v:path arrowok="t" o:connecttype="custom" o:connectlocs="10,5;10,8;8,10;6,10;6,10;3,10;2,8;0,6;0,6;1,4;2,1;3,0;3,0;4,1;3,3;3,6;3,6;5,6;8,4;10,5;10,5" o:connectangles="0,0,0,0,0,0,0,0,0,0,0,0,0,0,0,0,0,0,0,0,0"/>
                </v:shape>
                <v:shape id="Freeform 186"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" path="m38,17r-3,9l28,34r-8,3l11,37,5,33,,25,1,19,5,15r5,-2l16,15r6,5l28,17,26,14,23,5,21,,32,1r4,9l38,17xe" stroked="f">
                  <v:path arrowok="t" o:connecttype="custom" o:connectlocs="10,4;9,6;7,8;5,9;5,9;3,9;1,8;0,6;0,6;0,5;1,4;3,3;3,3;4,4;6,5;7,4;7,4;7,3;6,1;6,0;6,0;8,0;9,2;10,4;10,4;10,4" o:connectangles="0,0,0,0,0,0,0,0,0,0,0,0,0,0,0,0,0,0,0,0,0,0,0,0,0,0"/>
                </v:shape>
                <v:shape id="Freeform 187"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" path="m14,39l4,28,,14,6,1,18,r2,16l30,29r-3,7l21,41,14,39xe" stroked="f">
                  <v:path arrowok="t" o:connecttype="custom" o:connectlocs="3,10;1,7;0,3;1,0;1,0;4,0;5,4;7,7;7,7;6,9;5,10;3,10;3,10" o:connectangles="0,0,0,0,0,0,0,0,0,0,0,0,0"/>
                </v:shape>
                <v:shape id="Freeform 188"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" path="m2,44l,30,7,13,8,r5,3l19,10r2,8l19,29r-6,9l2,44xe" stroked="f">
                  <v:path arrowok="t" o:connecttype="custom" o:connectlocs="0,11;0,8;2,3;2,0;2,0;3,1;5,3;5,5;5,5;5,7;3,10;0,11;0,11" o:connectangles="0,0,0,0,0,0,0,0,0,0,0,0,0"/>
                </v:shape>
                <v:shape id="Freeform 189"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" path="m,14l,10,,4,,,6,2,9,8r3,6l9,14r-6,l,14xe" stroked="f">
                  <v:path arrowok="t" o:connecttype="custom" o:connectlocs="0,4;0,3;0,1;0,0;0,0;2,1;2,2;3,4;3,4;2,4;1,4;0,4;0,4" o:connectangles="0,0,0,0,0,0,0,0,0,0,0,0,0"/>
                </v:shape>
                <v:shape id="Freeform 190"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" path="m12,40l5,32,1,22,,10,2,8,7,4,9,r6,16l23,28,36,38r-7,5l19,43,12,40xe" stroked="f">
                  <v:path arrowok="t" o:connecttype="custom" o:connectlocs="3,10;1,8;0,6;0,3;0,3;1,2;2,1;2,0;2,0;4,4;6,7;9,10;9,10;7,11;5,11;3,10;3,10" o:connectangles="0,0,0,0,0,0,0,0,0,0,0,0,0,0,0,0,0"/>
                </v:shape>
                <v:shape id="Freeform 191"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" path="m11,r6,12l12,23,6,34,,24,7,13,11,xe" stroked="f">
                  <v:path arrowok="t" o:connecttype="custom" o:connectlocs="3,0;4,3;3,6;1,9;1,9;0,6;2,3;3,0;3,0" o:connectangles="0,0,0,0,0,0,0,0,0"/>
                </v:shape>
                <v:shape id="Freeform 192"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" path="m,10l5,8,14,2,20,,18,8,8,10,,10xe" stroked="f">
                  <v:path arrowok="t" o:connecttype="custom" o:connectlocs="0,3;1,2;3,1;4,0;4,0;4,2;2,3;0,3;0,3" o:connectangles="0,0,0,0,0,0,0,0,0"/>
                </v:shape>
                <v:shape id="Freeform 193"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" path="m41,2l29,13,10,10,,,10,1,31,2r10,xe" stroked="f">
                  <v:path arrowok="t" o:connecttype="custom" o:connectlocs="10,0;7,3;2,2;0,0;0,0;2,0;8,0;10,0;10,0;10,0" o:connectangles="0,0,0,0,0,0,0,0,0,0"/>
                </v:shape>
                <v:shape id="Freeform 194"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" path="m8,14l,,8,2r,12xe" stroked="f">
                  <v:path arrowok="t" o:connecttype="custom" o:connectlocs="1,3;0,0;1,0;1,3;1,3" o:connectangles="0,0,0,0,0"/>
                </v:shape>
                <v:shape id="Freeform 195"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" path="m27,32l17,24,9,12,,,12,8,22,19r5,13xe" stroked="f">
                  <v:path arrowok="t" o:connecttype="custom" o:connectlocs="6,8;4,6;2,3;0,0;0,0;3,2;5,5;6,8;6,8;6,8" o:connectangles="0,0,0,0,0,0,0,0,0,0"/>
                </v:shape>
                <v:shape id="Freeform 196"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" path="m16,17l11,12,5,5,,,7,6r7,4l16,17xe" stroked="f">
                  <v:path arrowok="t" o:connecttype="custom" o:connectlocs="4,4;3,3;1,1;0,0;0,0;2,1;4,2;4,4;4,4;4,4" o:connectangles="0,0,0,0,0,0,0,0,0,0"/>
                </v:shape>
                <v:shape id="Freeform 197"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" path="m20,42l12,28,2,14,,,12,12r8,13l20,42xe" stroked="f">
                  <v:path arrowok="t" o:connecttype="custom" o:connectlocs="5,10;3,7;1,3;0,0;0,0;3,3;5,6;5,10;5,10;5,10" o:connectangles="0,0,0,0,0,0,0,0,0,0"/>
                </v:shape>
                <v:shape id="Freeform 198"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" path="m25,l15,12,11,25,,29,6,17,13,6,25,xe" stroked="f">
                  <v:path arrowok="t" o:connecttype="custom" o:connectlocs="6,0;4,3;3,7;0,8;0,8;1,5;3,2;6,0;6,0;6,0" o:connectangles="0,0,0,0,0,0,0,0,0,0"/>
                </v:shape>
                <v:shape id="Freeform 199"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" path="m3,22l,18,,8,6,r,5l6,16r,6l5,22r-1,l3,22xe" stroked="f">
                  <v:path arrowok="t" o:connecttype="custom" o:connectlocs="1,6;0,5;0,2;2,0;2,0;2,1;2,4;2,6;2,6;2,6;1,6;1,6;1,6;1,6" o:connectangles="0,0,0,0,0,0,0,0,0,0,0,0,0,0"/>
                </v:shape>
                <v:shape id="Freeform 200"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" path="m15,20r-3,2l8,22r-5,l2,16,1,6,,,4,5r7,10l15,20xe" stroked="f">
                  <v:path arrowok="t" o:connecttype="custom" o:connectlocs="4,5;3,5;2,5;1,5;1,5;1,4;0,1;0,0;0,0;1,1;3,3;4,5;4,5;4,5" o:connectangles="0,0,0,0,0,0,0,0,0,0,0,0,0,0"/>
                </v:shape>
                <v:shape id="Freeform 201"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" path="m,80l3,59,13,36,22,15r4,-4l34,4,40,,34,28,13,52,,80xe" stroked="f">
                  <v:path arrowok="t" o:connecttype="custom" o:connectlocs="0,20;1,15;3,9;6,4;6,4;7,3;9,1;10,0;10,0;9,7;3,13;0,20;0,20;0,20" o:connectangles="0,0,0,0,0,0,0,0,0,0,0,0,0,0"/>
                </v:shape>
                <v:shape id="Freeform 202"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" path="m10,31l,,10,14r,17xe" stroked="f">
                  <v:path arrowok="t" o:connecttype="custom" o:connectlocs="2,8;0,0;2,4;2,8;2,8" o:connectangles="0,0,0,0,0"/>
                </v:shape>
                <v:shape id="Freeform 203"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" path="m25,22l18,16,6,6,,,11,5r6,9l25,22xe" stroked="f">
                  <v:path arrowok="t" o:connecttype="custom" o:connectlocs="6,5;4,4;1,1;0,0;0,0;3,1;4,3;6,5;6,5;6,5" o:connectangles="0,0,0,0,0,0,0,0,0,0"/>
                </v:shape>
              </v:group>
              <v:group id="Group 204"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Freeform 205"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" path="m13,30l4,24,1,13,,,3,8,9,22r4,8xe" stroked="f">
                  <v:path arrowok="t" o:connecttype="custom" o:connectlocs="3,7;1,6;0,3;0,0;0,0;1,2;2,5;3,7;3,7;3,7" o:connectangles="0,0,0,0,0,0,0,0,0,0"/>
                </v:shape>
                <v:shape id="Freeform 206"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07"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08"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09"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10"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" path="m9,289l2,233,,176,,117,2,58,9,,50,25,83,55r26,35l129,128r13,41l150,211r2,42l150,296,106,278,50,268,9,289xe" stroked="f">
                  <v:path arrowok="t" o:connecttype="custom" o:connectlocs="2,72;1,58;0,44;0,29;1,15;2,0;2,0;13,6;21,14;27,23;32,32;36,42;38,53;38,63;38,74;38,74;27,70;13,67;2,72;2,72" o:connectangles="0,0,0,0,0,0,0,0,0,0,0,0,0,0,0,0,0,0,0,0"/>
                </v:shape>
                <v:shape id="Freeform 211"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12"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13"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14"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15"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16"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17"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18"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19"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20"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21"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22"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23"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24"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25"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" path="m42,201l27,197,12,196,,201,18,150,40,99,67,49,98,,91,54,81,106,65,155,42,201xe" stroked="f">
                  <v:path arrowok="t" o:connecttype="custom" o:connectlocs="11,50;7,49;3,49;0,50;0,50;5,37;10,25;17,12;25,0;25,0;23,13;21,26;17,39;11,50;11,50;11,50" o:connectangles="0,0,0,0,0,0,0,0,0,0,0,0,0,0,0,0"/>
                </v:shape>
                <v:shape id="Freeform 226"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" path="m70,151l40,103,16,55,,,19,51r26,51l70,151xe" stroked="f">
                  <v:path arrowok="t" o:connecttype="custom" o:connectlocs="18,38;10,26;4,14;0,0;0,0;5,13;12,26;18,38;18,38;18,38" o:connectangles="0,0,0,0,0,0,0,0,0,0"/>
                </v:shape>
                <v:shape id="Freeform 227"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" path="m,168l9,126,25,51,34,10r15,2l61,6,74,,54,43,19,124,,168xe" stroked="f">
                  <v:path arrowok="t" o:connecttype="custom" o:connectlocs="0,42;2,32;6,13;8,3;8,3;12,3;15,2;18,0;18,0;13,11;5,31;0,42;0,42;0,42" o:connectangles="0,0,0,0,0,0,0,0,0,0,0,0,0,0"/>
                </v:shape>
                <v:shape id="Freeform 228"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" path="m,112l27,,42,56,,112xe" stroked="f">
                  <v:path arrowok="t" o:connecttype="custom" o:connectlocs="0,28;7,0;11,14;0,28;0,28" o:connectangles="0,0,0,0,0"/>
                </v:shape>
                <v:shape id="Freeform 229"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30"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31"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32"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" path="m2,15l1,11,,5,,,1,4,2,8r2,4l3,13,2,15xe" stroked="f">
                  <v:path arrowok="t" o:connecttype="custom" o:connectlocs="1,3;1,2;0,1;0,0;0,0;1,1;1,2;2,2;2,2;2,3;1,3;1,3;1,3" o:connectangles="0,0,0,0,0,0,0,0,0,0,0,0,0"/>
                </v:shape>
                <v:shape id="Freeform 233"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" path="m22,31r,3l22,37r,2l16,26,9,12,,,13,5r8,11l22,31xe" stroked="f">
                  <v:path arrowok="t" o:connecttype="custom" o:connectlocs="5,8;5,9;5,9;5,10;5,10;4,7;2,3;0,0;0,0;3,1;5,4;5,8;5,8;5,8" o:connectangles="0,0,0,0,0,0,0,0,0,0,0,0,0,0"/>
                </v:shape>
                <v:shape id="Freeform 234"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" path="m8,22l,,8,12r,10xe" stroked="f">
                  <v:path arrowok="t" o:connecttype="custom" o:connectlocs="2,5;0,0;2,3;2,5;2,5" o:connectangles="0,0,0,0,0"/>
                </v:shape>
                <v:shape id="Freeform 235"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" path="m71,56r,4l71,69r,5l43,49,17,26,,,18,23,44,42,71,56xe" stroked="f">
                  <v:path arrowok="t" o:connecttype="custom" o:connectlocs="18,14;18,15;18,17;18,18;18,18;11,12;4,6;0,0;0,0;5,6;11,10;18,14;18,14;18,14" o:connectangles="0,0,0,0,0,0,0,0,0,0,0,0,0,0"/>
                </v:shape>
                <v:shape id="Freeform 236"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" path="m67,72l50,84,27,87,4,84,,60,9,39,21,20r16,4l53,28,67,20r4,-4l77,6,81,r5,22l80,49,67,72xe" stroked="f">
                  <v:path arrowok="t" o:connecttype="custom" o:connectlocs="16,18;12,21;7,22;1,21;1,21;0,15;2,10;5,5;5,5;9,6;13,7;16,5;16,5;17,4;19,2;20,0;20,0;21,6;20,12;16,18;16,18;16,18" o:connectangles="0,0,0,0,0,0,0,0,0,0,0,0,0,0,0,0,0,0,0,0,0,0"/>
                </v:shape>
                <v:shape id="Freeform 237"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" path="m79,l52,24,23,53,,84,11,47,39,14,79,xe" stroked="f">
                  <v:path arrowok="t" o:connecttype="custom" o:connectlocs="20,0;13,6;6,13;0,21;0,21;3,12;10,4;20,0;20,0;20,0" o:connectangles="0,0,0,0,0,0,0,0,0,0"/>
                </v:shape>
                <v:shape id="Freeform 238"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" path="m,66l26,60,44,40,59,17,71,,84,2,98,31,66,45,35,56,,66xe" stroked="f">
                  <v:path arrowok="t" o:connecttype="custom" o:connectlocs="0,16;6,15;11,10;14,4;17,0;21,0;24,8;24,8;16,11;9,14;0,16;0,16" o:connectangles="0,0,0,0,0,0,0,0,0,0,0,0"/>
                </v:shape>
                <v:shape id="Freeform 239"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" path="m8,34l1,25,,11,4,,8,10r,12l8,34xe" stroked="f">
                  <v:path arrowok="t" o:connecttype="custom" o:connectlocs="2,8;0,6;0,3;1,0;1,0;2,2;2,5;2,8;2,8;2,8" o:connectangles="0,0,0,0,0,0,0,0,0,0"/>
                </v:shape>
                <v:shape id="Freeform 240"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41"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42"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43"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" path="m16,149r-6,l5,149,,147,19,117,44,93,36,64,48,42,72,26,90,,83,57,59,110,16,149xe" stroked="f">
                  <v:path arrowok="t" o:connecttype="custom" o:connectlocs="4,38;2,38;1,38;0,37;0,37;5,30;11,24;9,16;9,16;12,11;18,7;22,0;22,0;20,15;14,28;4,38;4,38;4,38" o:connectangles="0,0,0,0,0,0,0,0,0,0,0,0,0,0,0,0,0,0"/>
                </v:shape>
                <v:shape id="Freeform 244"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45"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" path="m15,8l10,18,4,36,,46,38,74r7,l54,68,57,47,54,21,50,1,38,,27,2,15,8xe" stroked="f">
                  <v:path arrowok="t" o:connecttype="custom" o:connectlocs="4,2;3,4;1,9;0,11;0,11;10,18;12,18;14,17;14,17;15,11;14,5;13,0;13,0;10,0;7,0;4,2;4,2" o:connectangles="0,0,0,0,0,0,0,0,0,0,0,0,0,0,0,0,0"/>
                </v:shape>
                <v:shape id="Freeform 246"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" path="m8,15l5,14,2,11,,10,6,4,19,1,30,,23,11,13,15r-5,xe" stroked="f">
                  <v:path arrowok="t" o:connecttype="custom" o:connectlocs="2,4;1,4;1,3;0,3;0,3;2,1;5,0;8,0;8,0;6,3;3,4;2,4;2,4" o:connectangles="0,0,0,0,0,0,0,0,0,0,0,0,0"/>
                </v:shape>
                <v:shape id="Freeform 247"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" path="m24,9l17,8,6,6,,5,10,1,21,r3,9xe" stroked="f">
                  <v:path arrowok="t" o:connecttype="custom" o:connectlocs="6,3;4,3;2,2;0,2;0,2;3,0;5,0;6,3;6,3;6,3" o:connectangles="0,0,0,0,0,0,0,0,0,0"/>
                </v:shape>
                <v:shape id="Freeform 248"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" path="m10,29l,,10,r,29xe" stroked="f">
                  <v:path arrowok="t" o:connecttype="custom" o:connectlocs="2,8;0,0;2,0;2,8;2,8" o:connectangles="0,0,0,0,0"/>
                </v:shape>
                <v:shape id="Freeform 249"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" path="m32,80l23,71,7,53,,44,3,32,10,12,14,,31,28,46,54,32,81r,-1xe" stroked="f">
                  <v:path arrowok="t" o:connecttype="custom" o:connectlocs="8,20;6,18;2,13;0,11;0,11;1,8;2,3;3,0;3,0;7,7;11,13;8,20;8,20;8,20;8,20" o:connectangles="0,0,0,0,0,0,0,0,0,0,0,0,0,0,0"/>
                </v:shape>
                <v:shape id="Freeform 250"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" path="m12,38l9,41,2,46,,48,7,36,11,18,10,r5,11l15,25,12,38xe" stroked="f">
                  <v:path arrowok="t" o:connecttype="custom" o:connectlocs="3,10;2,10;1,12;0,12;0,12;2,9;3,5;3,0;3,0;4,3;4,6;3,10;3,10;3,10" o:connectangles="0,0,0,0,0,0,0,0,0,0,0,0,0,0"/>
                </v:shape>
                <v:shape id="Freeform 251"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" path="m37,l31,12,15,16,,22,10,11,22,2,37,xe" stroked="f">
                  <v:path arrowok="t" o:connecttype="custom" o:connectlocs="9,0;8,3;4,4;0,6;0,6;2,3;5,1;9,0;9,0;9,0" o:connectangles="0,0,0,0,0,0,0,0,0,0"/>
                </v:shape>
                <v:shape id="Freeform 252"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53"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" path="m17,l13,8,7,13,1,20,,10,6,2,17,xe" stroked="f">
                  <v:path arrowok="t" o:connecttype="custom" o:connectlocs="4,0;3,2;2,3;0,5;0,5;0,3;1,1;4,0;4,0;4,0" o:connectangles="0,0,0,0,0,0,0,0,0,0"/>
                </v:shape>
                <v:shape id="Freeform 254"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" path="m78,l61,5,45,15,37,32r3,28l23,79,5,97r-1,l1,97,,97,9,87,19,75,21,60,11,48,13,29,21,14,39,6,59,3,78,xe" stroked="f">
                  <v:path arrowok="t" o:connecttype="custom" o:connectlocs="20,0;16,1;12,4;9,8;9,8;10,15;6,20;1,25;1,25;1,25;0,25;0,25;0,25;2,22;5,19;5,15;5,15;3,12;3,7;5,4;5,4;10,2;15,1;20,0;20,0;20,0" o:connectangles="0,0,0,0,0,0,0,0,0,0,0,0,0,0,0,0,0,0,0,0,0,0,0,0,0,0"/>
                </v:shape>
                <v:shape id="Freeform 255"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" path="m57,l51,13r,17l57,46r9,12l58,68,53,78,32,82,17,92,,90,21,70,43,48,40,19r4,-7l49,3,57,xe" stroked="f">
                  <v:path arrowok="t" o:connecttype="custom" o:connectlocs="14,0;12,3;12,8;14,12;14,12;16,15;14,17;13,20;13,20;8,21;4,23;0,23;0,23;5,18;10,12;10,5;10,5;11,3;12,1;14,0;14,0;14,0" o:connectangles="0,0,0,0,0,0,0,0,0,0,0,0,0,0,0,0,0,0,0,0,0,0"/>
                </v:shape>
                <v:shape id="Freeform 256"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" path="m,74l9,43,25,16,53,,50,27,72,46,93,64,64,72,32,75,,74xe" stroked="f">
                  <v:path arrowok="t" o:connecttype="custom" o:connectlocs="0,19;2,11;6,4;14,0;14,0;13,7;19,12;24,16;24,16;17,18;8,19;0,19;0,19" o:connectangles="0,0,0,0,0,0,0,0,0,0,0,0,0"/>
                </v:shape>
                <v:shape id="Freeform 257"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" path="m78,l55,15,28,37,,51,24,32,49,10,78,xe" stroked="f">
                  <v:path arrowok="t" o:connecttype="custom" o:connectlocs="20,0;14,4;7,9;0,13;0,13;6,8;13,3;20,0;20,0;20,0;20,0" o:connectangles="0,0,0,0,0,0,0,0,0,0,0"/>
                </v:shape>
                <v:shape id="Freeform 258"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259"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" path="m61,l40,32,28,71,,102,,59,29,29,61,xe" stroked="f">
                  <v:path arrowok="t" o:connecttype="custom" o:connectlocs="16,0;10,8;7,18;0,26;0,26;0,15;8,7;16,0;16,0" o:connectangles="0,0,0,0,0,0,0,0,0"/>
                </v:shape>
                <v:shape id="Freeform 260"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" path="m42,77r-13,l15,75,,73,,55,,19,,,11,20,31,57,42,77xe" stroked="f">
                  <v:path arrowok="t" o:connecttype="custom" o:connectlocs="10,19;7,19;4,19;0,18;0,18;0,14;0,5;0,0;0,0;3,5;7,14;10,19;10,19;10,19" o:connectangles="0,0,0,0,0,0,0,0,0,0,0,0,0,0"/>
                </v:shape>
                <v:shape id="Freeform 261"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" path="m64,l48,24,23,43,,63,15,34,32,7,64,xe" stroked="f">
                  <v:path arrowok="t" o:connecttype="custom" o:connectlocs="16,0;12,6;6,11;0,16;0,16;4,9;8,2;16,0;16,0;16,0" o:connectangles="0,0,0,0,0,0,0,0,0,0"/>
                </v:shape>
                <v:shape id="Freeform 262"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" path="m155,27r-21,5l95,41,74,47,55,34,20,14,,3,52,r54,3l155,27xe" stroked="f">
                  <v:path arrowok="t" o:connecttype="custom" o:connectlocs="39,6;34,7;24,10;19,11;19,11;14,8;5,3;0,1;0,1;13,0;27,1;39,6;39,6;39,6" o:connectangles="0,0,0,0,0,0,0,0,0,0,0,0,0,0"/>
                </v:shape>
                <v:shape id="Freeform 263"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" path="m105,6l71,18,33,24,,6,33,,70,2r35,4xe" stroked="f">
                  <v:path arrowok="t" o:connecttype="custom" o:connectlocs="26,2;18,5;8,6;0,2;0,2;8,0;17,1;26,2;26,2;26,2" o:connectangles="0,0,0,0,0,0,0,0,0,0"/>
                </v:shape>
                <v:shape id="Freeform 264"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" path="m3,61l2,45,,16,,,24,13,48,27,71,41,48,46,25,54,3,61xe" stroked="f">
                  <v:path arrowok="t" o:connecttype="custom" o:connectlocs="1,15;1,11;0,4;0,0;0,0;6,3;12,7;18,10;18,10;12,11;6,13;1,15;1,15" o:connectangles="0,0,0,0,0,0,0,0,0,0,0,0,0"/>
                </v:shape>
                <v:shape id="Freeform 265"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266"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" path="m143,39l120,50,94,54,71,61,54,50,18,31,,22,18,16,54,5,71,,96,10r26,12l145,38r-2,1xe" stroked="f">
                  <v:path arrowok="t" o:connecttype="custom" o:connectlocs="36,10;30,12;23,13;18,15;18,15;13,12;4,8;0,5;0,5;4,4;13,1;18,0;18,0;24,2;30,5;36,9;36,9;36,10;36,10" o:connectangles="0,0,0,0,0,0,0,0,0,0,0,0,0,0,0,0,0,0,0"/>
                </v:shape>
                <v:shape id="Freeform 267"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" path="m69,63l46,49,22,36,,22,18,16,51,5,69,,95,12r24,12l143,41r-25,7l93,56,69,63xe" stroked="f">
                  <v:path arrowok="t" o:connecttype="custom" o:connectlocs="17,16;12,12;6,9;0,6;0,6;5,4;13,1;17,0;17,0;24,3;30,6;36,10;36,10;30,12;23,14;17,16;17,16" o:connectangles="0,0,0,0,0,0,0,0,0,0,0,0,0,0,0,0,0"/>
                </v:shape>
                <v:shape id="Freeform 268"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" path="m61,37l43,45,22,51,,54,,40,2,14,3,,18,9,47,28r14,9xe" stroked="f">
                  <v:path arrowok="t" o:connecttype="custom" o:connectlocs="15,10;11,12;5,13;0,14;0,14;0,10;0,4;1,0;1,0;4,2;12,7;15,10;15,10;15,10" o:connectangles="0,0,0,0,0,0,0,0,0,0,0,0,0,0"/>
                </v:shape>
                <v:shape id="Freeform 269"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" path="m71,59l46,47,23,33,,18,21,6,47,,74,1,72,16,71,45r,14xe" stroked="f">
                  <v:path arrowok="t" o:connecttype="custom" o:connectlocs="17,15;11,12;6,8;0,5;0,5;5,2;11,0;18,0;18,0;18,4;17,11;17,15;17,15;17,15" o:connectangles="0,0,0,0,0,0,0,0,0,0,0,0,0,0"/>
                </v:shape>
                <v:shape id="Freeform 270"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271"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" path="m,66l10,42,33,19,58,r3,2l67,7r3,3l53,24,17,51,,66xe" stroked="f">
                  <v:path arrowok="t" o:connecttype="custom" o:connectlocs="0,16;3,10;8,5;15,0;15,0;16,0;17,2;18,2;18,2;14,6;4,12;0,16;0,16;0,16" o:connectangles="0,0,0,0,0,0,0,0,0,0,0,0,0,0"/>
                </v:shape>
                <v:shape id="Freeform 272"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273"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274"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275"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276"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" path="m75,47r-2,3l70,54r-2,2l50,48,17,29,,20,22,9,57,,82,8,75,47xe" stroked="f">
                  <v:path arrowok="t" o:connecttype="custom" o:connectlocs="18,12;18,13;17,14;17,14;17,14;12,12;4,7;0,5;0,5;5,2;14,0;20,2;18,12;18,12;18,12" o:connectangles="0,0,0,0,0,0,0,0,0,0,0,0,0,0,0"/>
                </v:shape>
                <v:shape id="Freeform 277"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" path="m57,29l46,40,28,44,9,47,,34,4,17,3,,17,7,42,22r15,7xe" stroked="f">
                  <v:path arrowok="t" o:connecttype="custom" o:connectlocs="14,7;11,10;7,11;2,12;2,12;0,9;1,4;1,0;1,0;4,2;10,6;14,7;14,7;14,7" o:connectangles="0,0,0,0,0,0,0,0,0,0,0,0,0,0"/>
                </v:shape>
                <v:shape id="Freeform 278"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" path="m139,42r-23,9l90,56,61,61,46,52,16,34,,24,18,18,51,7,69,,92,12r31,17l139,42xe" stroked="f">
                  <v:path arrowok="t" o:connecttype="custom" o:connectlocs="35,10;29,13;23,14;15,15;15,15;12,13;4,8;0,6;0,6;5,4;13,2;17,0;17,0;23,3;31,7;35,10;35,10" o:connectangles="0,0,0,0,0,0,0,0,0,0,0,0,0,0,0,0,0"/>
                </v:shape>
                <v:shape id="Freeform 279"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" path="m127,40r-16,5l78,51,61,56,37,44,15,29,,12,48,,93,13r34,27xe" stroked="f">
                  <v:path arrowok="t" o:connecttype="custom" o:connectlocs="32,10;28,11;20,13;15,14;15,14;9,11;4,7;0,3;0,3;12,0;23,3;32,10;32,10;32,10" o:connectangles="0,0,0,0,0,0,0,0,0,0,0,0,0,0"/>
                </v:shape>
                <v:shape id="Freeform 280"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281"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282"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283"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" path="m81,l57,28,30,53,,71,24,41,54,16,81,xe" stroked="f">
                  <v:path arrowok="t" o:connecttype="custom" o:connectlocs="21,0;15,7;8,13;0,18;0,18;6,10;14,4;21,0;21,0;21,0" o:connectangles="0,0,0,0,0,0,0,0,0,0"/>
                </v:shape>
                <v:shape id="Freeform 284"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285"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286"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" path="m8,3l20,31,34,59r4,32l25,77,17,54,8,31,6,24,2,8,,,2,1,6,2,8,3xe" stroked="f">
                  <v:path arrowok="t" o:connecttype="custom" o:connectlocs="2,1;5,8;8,15;9,23;9,23;6,19;4,14;2,8;2,8;1,6;0,2;0,0;0,0;0,0;1,1;2,1;2,1;2,1" o:connectangles="0,0,0,0,0,0,0,0,0,0,0,0,0,0,0,0,0,0"/>
                </v:shape>
                <v:shape id="Freeform 287"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" path="m20,85r-6,l4,84,,83,,61,1,22,2,,13,29,23,57,20,85xe" stroked="f">
                  <v:path arrowok="t" o:connecttype="custom" o:connectlocs="5,22;4,22;1,22;0,21;0,21;0,16;0,6;1,0;1,0;3,8;6,15;5,22;5,22;5,22" o:connectangles="0,0,0,0,0,0,0,0,0,0,0,0,0,0"/>
                </v:shape>
                <v:shape id="Freeform 288"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" path="m10,60l,43,6,22,12,r,16l11,44,10,60xe" stroked="f">
                  <v:path arrowok="t" o:connecttype="custom" o:connectlocs="3,15;0,11;2,6;3,0;3,0;3,4;3,11;3,15;3,15;3,15" o:connectangles="0,0,0,0,0,0,0,0,0,0"/>
                </v:shape>
                <v:shape id="Freeform 289"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" path="m41,34l22,38,8,30,,15,,10,,4,,,15,10,30,20,41,34xe" stroked="f">
                  <v:path arrowok="t" o:connecttype="custom" o:connectlocs="11,9;6,10;2,8;0,4;0,4;0,3;0,1;0,0;0,0;4,3;8,5;11,9;11,9;11,9" o:connectangles="0,0,0,0,0,0,0,0,0,0,0,0,0,0"/>
                </v:shape>
                <v:shape id="Freeform 290"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" path="m119,32l98,41,77,49,55,54,45,32,22,25,,20,12,10,32,5,51,,77,6,98,20r21,12xe" stroked="f">
                  <v:path arrowok="t" o:connecttype="custom" o:connectlocs="29,8;24,11;19,13;13,14;13,14;11,8;5,6;0,5;0,5;3,3;8,1;12,0;12,0;19,2;24,5;29,8;29,8;29,8" o:connectangles="0,0,0,0,0,0,0,0,0,0,0,0,0,0,0,0,0,0"/>
                </v:shape>
                <v:shape id="Freeform 291"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" path="m61,14l39,24,17,30,,14,2,3r12,l29,,40,1,51,6r10,8xe" stroked="f">
                  <v:path arrowok="t" o:connecttype="custom" o:connectlocs="16,3;10,6;4,7;0,3;0,3;1,1;4,1;8,0;8,0;10,0;13,1;16,3;16,3;16,3" o:connectangles="0,0,0,0,0,0,0,0,0,0,0,0,0,0"/>
                </v:shape>
                <v:shape id="Freeform 292"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" path="m30,34r-9,9l11,37,2,32r,-9l1,8,,,13,8r9,12l30,34xe" stroked="f">
                  <v:path arrowok="t" o:connecttype="custom" o:connectlocs="7,9;5,11;3,9;0,8;0,8;0,6;0,2;0,0;0,0;3,2;5,5;7,9;7,9;7,9" o:connectangles="0,0,0,0,0,0,0,0,0,0,0,0,0,0"/>
                </v:shape>
                <v:shape id="Freeform 293"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294"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295"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" path="m15,r,8l10,10,3,12,,8,7,r8,xe" stroked="f">
                  <v:path arrowok="t" o:connecttype="custom" o:connectlocs="4,0;4,2;3,3;1,3;1,3;0,2;2,0;4,0;4,0;4,0" o:connectangles="0,0,0,0,0,0,0,0,0,0"/>
                </v:shape>
                <v:shape id="Freeform 296"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" path="m,30l4,20,20,10,37,r2,1l41,2r1,1l31,10,11,22,,30xe" stroked="f">
                  <v:path arrowok="t" o:connecttype="custom" o:connectlocs="0,7;1,5;5,2;9,0;9,0;9,0;10,0;10,1;10,1;7,2;3,5;0,7;0,7;0,7" o:connectangles="0,0,0,0,0,0,0,0,0,0,0,0,0,0"/>
                </v:shape>
                <v:shape id="Freeform 297"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" path="m31,l58,133r-1,69l57,281,25,405,,277,,135,31,xe" stroked="f">
                  <v:path arrowok="t" o:connecttype="custom" o:connectlocs="8,0;15,33;15,50;15,70;6,101;0,69;0,34;8,0;8,0" o:connectangles="0,0,0,0,0,0,0,0,0"/>
                </v:shape>
                <v:shape id="Freeform 298"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" path="m,15l18,,455,1r16,14l455,30,18,29,,15xe" stroked="f">
                  <v:path arrowok="t" o:connecttype="custom" o:connectlocs="0,4;5,0;114,0;118,4;114,7;5,7;0,4;0,4" o:connectangles="0,0,0,0,0,0,0,0"/>
                </v:shape>
                <v:shape id="Freeform 299"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" path="m,16l19,,455,1r17,15l455,30,19,29,,16xe" stroked="f">
                  <v:path arrowok="t" o:connecttype="custom" o:connectlocs="0,4;5,0;114,0;118,4;114,7;5,7;0,4;0,4" o:connectangles="0,0,0,0,0,0,0,0"/>
                </v:shape>
                <v:shape id="Freeform 300"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01"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02"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03"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" path="m31,l57,133r,69l57,281,25,405,,276,,135,31,xe" stroked="f">
                  <v:path arrowok="t" o:connecttype="custom" o:connectlocs="8,0;15,33;15,51;15,71;7,102;0,70;0,34;8,0;8,0" o:connectangles="0,0,0,0,0,0,0,0,0"/>
                </v:shape>
                <v:shape id="Freeform 304"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" path="m32,l62,130r-1,68l61,276,27,398,,273,,133,32,xe" stroked="f">
                  <v:path arrowok="t" o:connecttype="custom" o:connectlocs="8,0;15,33;15,50;15,69;7,100;0,69;0,33;8,0;8,0" o:connectangles="0,0,0,0,0,0,0,0,0"/>
                </v:shape>
                <v:shape id="Freeform 305"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" path="m29,l56,131r,68l56,276,25,398,,272,,133,29,xe" stroked="f">
                  <v:path arrowok="t" o:connecttype="custom" o:connectlocs="7,0;14,33;14,50;14,69;6,99;0,68;0,33;7,0;7,0" o:connectangles="0,0,0,0,0,0,0,0,0"/>
                </v:shape>
                <v:shape id="Freeform 306"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" path="m320,r5,35l,35,,,320,xe" stroked="f">
                  <v:path arrowok="t" o:connecttype="custom" o:connectlocs="80,0;81,9;0,9;0,0;80,0;80,0" o:connectangles="0,0,0,0,0,0"/>
                </v:shape>
                <v:shape id="Freeform 307"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" path="m18,l,35r413,l413,,18,xe" stroked="f">
                  <v:path arrowok="t" o:connecttype="custom" o:connectlocs="4,0;0,9;103,9;103,0;4,0;4,0" o:connectangles="0,0,0,0,0,0"/>
                </v:shape>
                <v:shape id="Freeform 308"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" path="m14,114l17,92,28,70,41,49,26,32,9,19,,,15,9,44,26,59,36,47,56,25,93,14,114xe" stroked="f">
                  <v:path arrowok="t" o:connecttype="custom" o:connectlocs="4,28;4,23;7,17;10,12;10,12;7,8;2,5;0,0;0,0;4,2;11,6;15,9;15,9;12,14;6,23;4,28;4,28;4,28" o:connectangles="0,0,0,0,0,0,0,0,0,0,0,0,0,0,0,0,0,0"/>
                </v:shape>
                <v:shape id="Freeform 309"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" path="m115,12l87,18,57,27,32,42r,-22l14,11,,,35,15r41,l115,12xe" stroked="f">
                  <v:path arrowok="t" o:connecttype="custom" o:connectlocs="29,3;22,5;14,7;8,11;8,11;8,5;4,3;0,0;0,0;9,4;19,4;29,3;29,3;29,3" o:connectangles="0,0,0,0,0,0,0,0,0,0,0,0,0,0"/>
                </v:shape>
                <v:shape id="Freeform 310"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" path="m24,15r-1,6l23,28r-5,3l6,26,,16,3,3,13,,23,5r1,10xe" stroked="f">
                  <v:path arrowok="t" o:connecttype="custom" o:connectlocs="6,4;6,5;6,7;5,8;5,8;2,7;0,4;1,1;1,1;3,0;6,1;6,4;6,4;6,4" o:connectangles="0,0,0,0,0,0,0,0,0,0,0,0,0,0"/>
                </v:shape>
                <v:shape id="Freeform 311"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" path="m49,233r-3,l40,233r-3,l22,185,7,138,,91,7,45,37,r4,59l46,117r3,57l49,233xe" stroked="f">
                  <v:path arrowok="t" o:connecttype="custom" o:connectlocs="12,59;11,59;10,59;9,59;9,59;5,47;2,35;0,23;2,11;9,0;9,0;10,15;11,30;12,44;12,59;12,59;12,59" o:connectangles="0,0,0,0,0,0,0,0,0,0,0,0,0,0,0,0,0"/>
                </v:shape>
                <v:shape id="Freeform 312"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13"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14"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15"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316"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" path="m,80r4,l11,80r3,l14,60r,-37l14,3r,-1l12,,7,,2,,,2,,3,,23,,60,,80xe" stroked="f">
                  <v:path arrowok="t" o:connecttype="custom" o:connectlocs="0,20;1,20;3,20;4,20;4,20;4,15;4,6;4,1;4,1;4,1;3,0;2,0;2,0;1,0;0,1;0,1;0,1;0,6;0,15;0,20;0,20;0,20" o:connectangles="0,0,0,0,0,0,0,0,0,0,0,0,0,0,0,0,0,0,0,0,0,0"/>
                </v:shape>
                <v:shape id="Freeform 317"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" path="m,80r3,l10,80r4,l14,60r,-37l14,3,13,2,12,,6,,2,,,2,,3,,23,,60,,80xe" stroked="f">
                  <v:path arrowok="t" o:connecttype="custom" o:connectlocs="0,20;1,20;3,20;4,20;4,20;4,15;4,6;4,1;4,1;4,1;3,0;2,0;2,0;1,0;0,1;0,1;0,1;0,6;0,15;0,20;0,20;0,20" o:connectangles="0,0,0,0,0,0,0,0,0,0,0,0,0,0,0,0,0,0,0,0,0,0"/>
                </v:shape>
                <v:shape id="Freeform 318"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" path="m,80r7,l19,80r7,l26,60r,-37l26,3,25,2,21,,13,,4,,,2,,3,,23,,60,,80xe" stroked="f">
                  <v:path arrowok="t" o:connecttype="custom" o:connectlocs="0,20;2,20;4,20;6,20;6,20;6,15;6,6;6,1;6,1;6,1;5,0;3,0;3,0;1,0;0,1;0,1;0,1;0,6;0,15;0,20;0,20;0,20" o:connectangles="0,0,0,0,0,0,0,0,0,0,0,0,0,0,0,0,0,0,0,0,0,0"/>
                </v:shape>
                <v:shape id="Freeform 319"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" path="m,81r4,l11,81r3,l14,61r,-37l14,4r,-1l12,1,8,,2,1,1,3,,4,,24,,61,,81xe" stroked="f">
                  <v:path arrowok="t" o:connecttype="custom" o:connectlocs="0,20;1,20;3,20;4,20;4,20;4,15;4,6;4,1;4,1;4,1;3,0;2,0;2,0;1,0;0,1;0,1;0,1;0,6;0,15;0,20;0,20;0,20" o:connectangles="0,0,0,0,0,0,0,0,0,0,0,0,0,0,0,0,0,0,0,0,0,0"/>
                </v:shape>
                <v:shape id="Freeform 320"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" path="m,82r3,l11,82r3,l14,61r,-36l14,4r,-1l12,2,7,,2,2,,3,,4,,25,,61,,82xe" stroked="f">
                  <v:path arrowok="t" o:connecttype="custom" o:connectlocs="0,20;1,20;3,20;4,20;4,20;4,15;4,6;4,1;4,1;4,1;3,0;2,0;2,0;1,0;0,1;0,1;0,1;0,6;0,15;0,20;0,20;0,20" o:connectangles="0,0,0,0,0,0,0,0,0,0,0,0,0,0,0,0,0,0,0,0,0,0"/>
                </v:shape>
                <v:shape id="Freeform 321"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322"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" path="m,92r5,l15,92r6,l21,69r,-42l21,4,20,3,18,1,10,,3,1,,3,,4,,27,,69,,92xe" stroked="f">
                  <v:path arrowok="t" o:connecttype="custom" o:connectlocs="0,23;1,23;4,23;5,23;5,23;5,17;5,7;5,1;5,1;5,1;4,0;2,0;2,0;1,0;0,1;0,1;0,1;0,7;0,17;0,23;0,23;0,23" o:connectangles="0,0,0,0,0,0,0,0,0,0,0,0,0,0,0,0,0,0,0,0,0,0"/>
                </v:shape>
                <v:shape id="Freeform 323"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24"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25"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26"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27"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28"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29"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30"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31"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32"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33"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34"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35"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36"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37"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38"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39"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40"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41"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" path="m8,4l14,3r7,1l26,r,20l26,55r,20l20,60,6,30,,15,2,11,5,6,8,4xe" stroked="f">
                  <v:path arrowok="t" o:connecttype="custom" o:connectlocs="2,1;4,1;6,1;7,0;7,0;7,5;7,14;7,19;7,19;5,15;2,8;0,4;0,4;1,3;1,2;2,1;2,1" o:connectangles="0,0,0,0,0,0,0,0,0,0,0,0,0,0,0,0,0"/>
                </v:shape>
                <v:shape id="Freeform 342"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" path="m2,161l,112,1,55,3,1,21,,33,12,43,26,32,72,16,116,2,161xe" stroked="f">
                  <v:path arrowok="t" o:connecttype="custom" o:connectlocs="1,40;0,28;0,14;1,0;1,0;5,0;8,3;11,6;11,6;8,18;4,29;1,40;1,40" o:connectangles="0,0,0,0,0,0,0,0,0,0,0,0,0"/>
                </v:shape>
                <v:shape id="Freeform 343"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" path="m3,78l1,60,,23,,4,10,,21,5r7,9l21,31,9,62,3,78xe" stroked="f">
                  <v:path arrowok="t" o:connecttype="custom" o:connectlocs="1,20;0,15;0,6;0,1;0,1;3,0;5,1;7,4;7,4;5,8;2,16;1,20;1,20" o:connectangles="0,0,0,0,0,0,0,0,0,0,0,0,0"/>
                </v:shape>
                <v:shape id="Freeform 344"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" path="m9,40l5,27,,14,1,,4,,7,,8,,9,13r,14l9,40xe" stroked="f">
                  <v:path arrowok="t" o:connecttype="custom" o:connectlocs="2,10;1,7;0,4;0,0;0,0;1,0;2,0;2,0;2,0;2,3;2,7;2,10;2,10" o:connectangles="0,0,0,0,0,0,0,0,0,0,0,0,0"/>
                </v:shape>
                <v:shape id="Freeform 345"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346"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" path="m,81l,56,,27,1,,9,r6,7l20,13,15,36,7,58,,81xe" stroked="f">
                  <v:path arrowok="t" o:connecttype="custom" o:connectlocs="0,20;0,14;0,7;0,0;0,0;3,0;5,2;6,3;6,3;5,9;2,14;0,20;0,20" o:connectangles="0,0,0,0,0,0,0,0,0,0,0,0,0"/>
                </v:shape>
                <v:shape id="Freeform 347"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" path="m2,79l1,59,,23,,4,10,,21,6r7,8l21,31,9,61,2,79xe" stroked="f">
                  <v:path arrowok="t" o:connecttype="custom" o:connectlocs="0,20;0,15;0,6;0,1;0,1;2,0;5,2;6,4;6,4;5,8;2,15;0,20;0,20" o:connectangles="0,0,0,0,0,0,0,0,0,0,0,0,0"/>
                </v:shape>
                <v:shape id="Freeform 348"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" path="m17,83l8,56,,29,3,,6,r7,l16,r1,28l17,55r,28xe" stroked="f">
                  <v:path arrowok="t" o:connecttype="custom" o:connectlocs="4,21;2,14;0,7;1,0;1,0;1,0;3,0;4,0;4,0;4,7;4,14;4,21;4,21" o:connectangles="0,0,0,0,0,0,0,0,0,0,0,0,0"/>
                </v:shape>
                <v:shape id="Freeform 349"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" path="m9,l,556,38,527,9,xe" stroked="f">
                  <v:path arrowok="t" o:connecttype="custom" o:connectlocs="2,0;0,139;10,132;2,0;2,0" o:connectangles="0,0,0,0,0"/>
                </v:shape>
                <v:shape id="Freeform 350"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" path="m13,l32,560,,546,13,xe" stroked="f">
                  <v:path arrowok="t" o:connecttype="custom" o:connectlocs="3,0;8,140;0,137;3,0;3,0" o:connectangles="0,0,0,0,0"/>
                </v:shape>
                <v:shape id="Freeform 351"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52"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53"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54"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355"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356"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" path="m,160r3,11l11,191r3,11l14,152r,-93l14,10r,-3l12,2,8,,2,2,,7r,3l,49r,73l,160xe" stroked="f">
                  <v:path arrowok="t" o:connecttype="custom" o:connectlocs="0,40;1,43;2,48;3,51;3,51;3,38;3,15;3,3;3,3;3,2;3,1;2,0;2,0;0,1;0,2;0,3;0,3;0,12;0,31;0,40;0,40;0,40" o:connectangles="0,0,0,0,0,0,0,0,0,0,0,0,0,0,0,0,0,0,0,0,0,0"/>
                </v:shape>
                <v:shape id="Freeform 357"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" path="m,87r3,7l10,105r3,5l13,83r,-51l13,6r,-2l11,2,7,,2,2,,4,,6,,27,,66,,87xe" stroked="f">
                  <v:path arrowok="t" o:connecttype="custom" o:connectlocs="0,21;1,23;2,26;3,27;3,27;3,20;3,8;3,1;3,1;3,1;3,0;2,0;2,0;0,0;0,1;0,1;0,1;0,7;0,16;0,21;0,21;0,21" o:connectangles="0,0,0,0,0,0,0,0,0,0,0,0,0,0,0,0,0,0,0,0,0,0"/>
                </v:shape>
                <v:shape id="Freeform 358"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359"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" path="m16,147r,-36l16,44,16,8r,-3l14,2,8,,3,2,1,5,,8,,51r,83l,178,5,168r7,-12l16,147xe" stroked="f">
                  <v:path arrowok="t" o:connecttype="custom" o:connectlocs="4,37;4,28;4,11;4,2;4,2;4,1;4,1;2,0;2,0;1,1;0,1;0,2;0,2;0,13;0,34;0,45;0,45;1,42;3,39;4,37;4,37" o:connectangles="0,0,0,0,0,0,0,0,0,0,0,0,0,0,0,0,0,0,0,0,0"/>
                </v:shape>
                <v:shape id="Freeform 360"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361"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362"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363"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364"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365"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" path="m15,156l7,98,,38,2,,12,5r4,47l16,113r-1,43xe" stroked="f">
                  <v:path arrowok="t" o:connecttype="custom" o:connectlocs="4,39;2,25;0,10;1,0;1,0;3,1;4,13;4,28;4,39;4,39;4,39" o:connectangles="0,0,0,0,0,0,0,0,0,0,0"/>
                </v:shape>
                <v:shape id="Freeform 366"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" path="m,146l,113,,50,,17,10,2,22,,33,12,22,56,9,101,,146xe" stroked="f">
                  <v:path arrowok="t" o:connecttype="custom" o:connectlocs="0,36;0,28;0,12;0,4;0,4;2,0;5,0;8,3;8,3;5,14;2,25;0,36;0,36" o:connectangles="0,0,0,0,0,0,0,0,0,0,0,0,0"/>
                </v:shape>
                <v:shape id="Freeform 367"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" path="m,4l54,133,109,,,4xe" stroked="f">
                  <v:path arrowok="t" o:connecttype="custom" o:connectlocs="0,1;13,33;27,0;0,1;0,1" o:connectangles="0,0,0,0,0"/>
                </v:shape>
                <v:shape id="Freeform 368"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" path="m,4l53,134,108,,,4xe" stroked="f">
                  <v:path arrowok="t" o:connecttype="custom" o:connectlocs="0,1;13,34;27,0;0,1;0,1" o:connectangles="0,0,0,0,0"/>
                </v:shape>
                <v:shape id="Freeform 369"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" path="m,4l53,134,108,,,4xe" stroked="f">
                  <v:path arrowok="t" o:connecttype="custom" o:connectlocs="0,1;13,34;27,0;0,1;0,1" o:connectangles="0,0,0,0,0"/>
                </v:shape>
                <v:shape id="Freeform 370"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" path="m11,l,431r29,l11,xe" stroked="f">
                  <v:path arrowok="t" o:connecttype="custom" o:connectlocs="3,0;0,108;8,108;3,0;3,0" o:connectangles="0,0,0,0,0"/>
                </v:shape>
                <v:shape id="Freeform 371"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" path="m14,l,421r8,10l14,674r8,l22,427r16,-2l14,xe" stroked="f">
                  <v:path arrowok="t" o:connecttype="custom" o:connectlocs="3,0;0,105;2,107;3,168;5,168;5,106;9,106;3,0;3,0" o:connectangles="0,0,0,0,0,0,0,0,0"/>
                </v:shape>
                <v:shape id="Freeform 372"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" path="m11,824l,824,,,11,r,824xe" stroked="f">
                  <v:path arrowok="t" o:connecttype="custom" o:connectlocs="3,206;0,206;0,0;3,0;3,206;3,206" o:connectangles="0,0,0,0,0,0"/>
                </v:shape>
                <v:shape id="Freeform 373"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" path="m10,822l,822,,,10,r,822xe" stroked="f">
                  <v:path arrowok="t" o:connecttype="custom" o:connectlocs="2,206;0,206;0,0;2,0;2,206;2,206" o:connectangles="0,0,0,0,0,0"/>
                </v:shape>
                <v:shape id="Freeform 374"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" path="m22,92r,-22l22,27,22,4r,-1l18,1,11,,3,1,,3,,4,,27,,70,,92r5,l16,92r6,xe" stroked="f">
                  <v:path arrowok="t" o:connecttype="custom" o:connectlocs="6,23;6,18;6,7;6,1;6,1;6,1;5,0;3,0;3,0;1,0;0,1;0,1;0,1;0,7;0,18;0,23;0,23;1,23;4,23;6,23;6,23" o:connectangles="0,0,0,0,0,0,0,0,0,0,0,0,0,0,0,0,0,0,0,0,0"/>
                </v:shape>
                <v:shape id="Freeform 375"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" path="m15,184l,159,2,108,11,48,15,r1,54l15,123r,61xe" stroked="f">
                  <v:path arrowok="t" o:connecttype="custom" o:connectlocs="5,46;0,40;1,27;3,12;5,0;5,0;5,14;5,31;5,46;5,46;5,46" o:connectangles="0,0,0,0,0,0,0,0,0,0,0"/>
                </v:shape>
                <v:shape id="Freeform 376"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" path="m,136l29,118,26,83,9,41,2,,,42,,88r,48xe" stroked="f">
                  <v:path arrowok="t" o:connecttype="custom" o:connectlocs="0,34;8,30;7,21;2,10;1,0;1,0;0,11;0,22;0,34;0,34;0,34" o:connectangles="0,0,0,0,0,0,0,0,0,0,0"/>
                </v:shape>
                <v:shape id="Freeform 377"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" path="m2,162r,-36l1,59,,23,6,16,17,5,24,r2,51l27,111,2,162xe" stroked="f">
                  <v:path arrowok="t" o:connecttype="custom" o:connectlocs="1,41;1,32;0,15;0,6;0,6;2,4;4,1;6,0;6,0;7,13;7,28;1,41;1,41;1,41" o:connectangles="0,0,0,0,0,0,0,0,0,0,0,0,0,0"/>
                </v:shape>
                <v:shape id="Freeform 378"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" path="m19,52l9,40,,26,,9,5,7,12,3,16,r3,16l19,35r,17xe" stroked="f">
                  <v:path arrowok="t" o:connecttype="custom" o:connectlocs="4,13;2,10;0,7;0,2;0,2;1,2;3,1;3,0;3,0;4,4;4,9;4,13;4,13;4,13" o:connectangles="0,0,0,0,0,0,0,0,0,0,0,0,0,0"/>
                </v:shape>
                <v:shape id="Freeform 379"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" path="m25,111l,78,,40,,,6,3,18,6r7,1l25,34r,51l25,111xe" stroked="f">
                  <v:path arrowok="t" o:connecttype="custom" o:connectlocs="6,28;0,20;0,10;0,0;0,0;1,1;4,2;6,2;6,2;6,9;6,21;6,28;6,28;6,28" o:connectangles="0,0,0,0,0,0,0,0,0,0,0,0,0,0"/>
                </v:shape>
                <v:shape id="Freeform 380"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" path="m35,l29,57r1,61l28,178,14,230,11,194,7,115,3,36,,,9,,26,r9,xe" stroked="f">
                  <v:path arrowok="t" o:connecttype="custom" o:connectlocs="8,0;7,14;7,30;6,45;3,58;3,58;3,49;2,29;1,9;0,0;0,0;2,0;6,0;8,0;8,0;8,0" o:connectangles="0,0,0,0,0,0,0,0,0,0,0,0,0,0,0,0"/>
                </v:shape>
                <v:shape id="Freeform 381"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382"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383"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" path="m15,29r-4,1l6,30,,32,,20,7,10,14,r1,9l15,19r,10xe" stroked="f">
                  <v:path arrowok="t" o:connecttype="custom" o:connectlocs="4,7;3,8;2,8;0,8;0,8;0,5;2,3;4,0;4,0;4,2;4,5;4,7;4,7;4,7" o:connectangles="0,0,0,0,0,0,0,0,0,0,0,0,0,0"/>
                </v:shape>
                <v:shape id="Freeform 384"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" path="m26,28l20,27,9,25r-6,l,16,,8,3,,14,5r6,10l26,28xe" stroked="f">
                  <v:path arrowok="t" o:connecttype="custom" o:connectlocs="6,8;5,8;2,7;1,7;1,7;0,5;0,2;1,0;1,0;3,1;5,4;6,8;6,8;6,8" o:connectangles="0,0,0,0,0,0,0,0,0,0,0,0,0,0"/>
                </v:shape>
                <v:shape id="Freeform 385"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" path="m,40l6,23,16,10,29,,22,16,16,31,,40xe" stroked="f">
                  <v:path arrowok="t" o:connecttype="custom" o:connectlocs="0,10;1,6;4,3;7,0;7,0;5,4;4,8;0,10;0,10;0,10" o:connectangles="0,0,0,0,0,0,0,0,0,0"/>
                </v:shape>
                <v:shape id="Freeform 386"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" path="m34,49l26,45,13,37,6,33,4,24,1,9,,,13,14,26,30r8,19xe" stroked="f">
                  <v:path arrowok="t" o:connecttype="custom" o:connectlocs="9,13;7,12;3,10;2,9;2,9;1,6;0,2;0,0;0,0;3,4;7,8;9,13;9,13;9,13" o:connectangles="0,0,0,0,0,0,0,0,0,0,0,0,0,0"/>
                </v:shape>
                <v:shape id="Freeform 387"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" path="m57,89l42,114,15,159,,183,13,142,33,88,62,36,93,,79,27,65,57,57,89xe" stroked="f">
                  <v:path arrowok="t" o:connecttype="custom" o:connectlocs="14,22;10,29;4,40;0,46;0,46;3,36;8,22;15,9;23,0;23,0;20,7;16,14;14,22;14,22;14,22" o:connectangles="0,0,0,0,0,0,0,0,0,0,0,0,0,0,0"/>
                </v:shape>
                <v:shape id="Freeform 388"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389"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" path="m45,92l38,79,23,56,16,43,13,28,7,13,,,23,27,38,60r7,32xe" stroked="f">
                  <v:path arrowok="t" o:connecttype="custom" o:connectlocs="11,23;9,20;6,14;4,11;4,11;3,7;2,3;0,0;0,0;6,7;9,15;11,23;11,23;11,23" o:connectangles="0,0,0,0,0,0,0,0,0,0,0,0,0,0"/>
                </v:shape>
                <v:shape id="Freeform 390"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391"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" path="m21,164r-6,3l9,166r-7,l,121,,75,,32,6,20,12,10,20,r1,52l22,107r-1,57xe" stroked="f">
                  <v:path arrowok="t" o:connecttype="custom" o:connectlocs="6,41;4,42;2,42;1,42;1,42;0,30;0,19;0,8;0,8;2,5;3,3;5,0;5,0;6,13;6,27;6,41;6,41;6,41" o:connectangles="0,0,0,0,0,0,0,0,0,0,0,0,0,0,0,0,0,0"/>
                </v:shape>
                <v:shape id="Freeform 392"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" path="m19,155r-6,3l6,158r-6,l,117,,41,,,5,3r9,6l19,13r,37l19,118r,37xe" stroked="f">
                  <v:path arrowok="t" o:connecttype="custom" o:connectlocs="5,38;3,39;2,39;0,39;0,39;0,29;0,10;0,0;0,0;1,1;4,2;5,3;5,3;5,12;5,29;5,38;5,38;5,38" o:connectangles="0,0,0,0,0,0,0,0,0,0,0,0,0,0,0,0,0,0"/>
                </v:shape>
                <v:shape id="Freeform 393"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" path="m3,l21,9r1,158l,167,3,xe" stroked="f">
                  <v:path arrowok="t" o:connecttype="custom" o:connectlocs="1,0;6,2;6,42;0,42;1,0;1,0" o:connectangles="0,0,0,0,0,0"/>
                </v:shape>
                <v:shape id="Freeform 394"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" path="m,13l20,r,151l,138,,13xe" stroked="f">
                  <v:path arrowok="t" o:connecttype="custom" o:connectlocs="0,3;5,0;5,38;0,35;0,3;0,3" o:connectangles="0,0,0,0,0,0"/>
                </v:shape>
                <v:shape id="Freeform 395"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396"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" path="m17,71l,,,352r19,l17,71xe" stroked="f">
                  <v:path arrowok="t" o:connecttype="custom" o:connectlocs="4,18;0,0;0,88;5,88;4,18;4,18" o:connectangles="0,0,0,0,0,0"/>
                </v:shape>
                <v:shape id="Freeform 397"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" path="m,11l18,r1,94l,74,,11xe" stroked="f">
                  <v:path arrowok="t" o:connecttype="custom" o:connectlocs="0,3;5,0;5,23;0,18;0,3;0,3" o:connectangles="0,0,0,0,0,0"/>
                </v:shape>
                <v:shape id="Freeform 398"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" path="m19,12l2,,,109,19,87r,-75xe" stroked="f">
                  <v:path arrowok="t" o:connecttype="custom" o:connectlocs="4,3;0,0;0,27;4,22;4,3;4,3" o:connectangles="0,0,0,0,0,0"/>
                </v:shape>
                <v:shape id="Freeform 399"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" path="m,413l108,,212,245e" filled="f" strokecolor="white" strokeweight=".3pt">
                  <v:path arrowok="t" o:connecttype="custom" o:connectlocs="0,103;27,0;53,61" o:connectangles="0,0,0"/>
                </v:shape>
                <v:shape id="Freeform 400"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" path="m,219l94,r91,167e" filled="f" strokecolor="white" strokeweight=".3pt">
                  <v:path arrowok="t" o:connecttype="custom" o:connectlocs="0,54;23,0;46,41" o:connectangles="0,0,0"/>
                </v:shape>
                <v:shape id="Freeform 401"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" path="m,207l83,r98,246e" filled="f" strokecolor="white" strokeweight=".3pt">
                  <v:path arrowok="t" o:connecttype="custom" o:connectlocs="0,51;21,0;45,61" o:connectangles="0,0,0"/>
                </v:shape>
                <v:shape id="Freeform 402"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" path="m,209l59,,200,405e" filled="f" strokecolor="white" strokeweight=".3pt">
                  <v:path arrowok="t" o:connecttype="custom" o:connectlocs="0,52;15,0;50,101" o:connectangles="0,0,0"/>
                </v:shape>
                <v:shape id="Freeform 403"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" path="m,474l111,r99,268e" filled="f" strokecolor="white" strokeweight=".3pt">
                  <v:path arrowok="t" o:connecttype="custom" o:connectlocs="0,118;28,0;53,67" o:connectangles="0,0,0"/>
                </v:shape>
                <v:shape id="Freeform 404"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" path="m,299l105,r90,251e" filled="f" strokecolor="white" strokeweight=".3pt">
                  <v:path arrowok="t" o:connecttype="custom" o:connectlocs="0,75;26,0;49,63" o:connectangles="0,0,0"/>
                </v:shape>
              </v:group>
              <v:shape id="Freeform 405"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" path="m,244l108,,208,293e" filled="f" strokecolor="white" strokeweight=".3pt">
                <v:path arrowok="t" o:connecttype="custom" o:connectlocs="0,38603;17145,0;33020,46355" o:connectangles="0,0,0"/>
              </v:shape>
              <v:shape id="Freeform 406"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" path="m,256l100,,223,393e" filled="f" strokecolor="white" strokeweight=".3pt">
                <v:path arrowok="t" o:connecttype="custom" o:connectlocs="0,40537;15946,0;35560,62230" o:connectangles="0,0,0"/>
              </v:shape>
              <v:shape id="Freeform 407"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408"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" path="m,15l19,,455,1r17,14l455,28,19,28,,15xe" stroked="f">
                <v:path arrowok="t" o:connecttype="custom" o:connectlocs="0,2381;3016,0;72231,159;74930,2381;72231,4445;3016,4445;0,2381;0,2381" o:connectangles="0,0,0,0,0,0,0,0"/>
              </v:shape>
              <v:shape id="Freeform 409"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" path="m,16l18,,455,1r16,15l455,30,18,29,,16xe" stroked="f">
                <v:path arrowok="t" o:connecttype="custom" o:connectlocs="0,2709;2864,0;72385,169;74930,2709;72385,5080;2864,4911;0,2709;0,2709" o:connectangles="0,0,0,0,0,0,0,0"/>
              </v:shape>
              <v:shape id="Freeform 410"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411"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412"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413"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414"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415"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416"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417"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418"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419"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420"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421"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422"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423"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424"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425"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426"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427"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428"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429"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430"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431"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432"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433"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434"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435"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436"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437"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438"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439"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440"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441"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442"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443"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444"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445"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" path="m40,l31,11,19,21,12,35r-3,l3,35,,35,5,16,19,4,40,e" filled="f" strokeweight=".2pt">
                <v:path arrowok="t" o:connecttype="custom" o:connectlocs="6350,0;4921,1796;3016,3429;1905,5715;1905,5715;1429,5715;476,5715;0,5715;0,5715;794,2613;3016,653;6350,0;6350,0;6350,0" o:connectangles="0,0,0,0,0,0,0,0,0,0,0,0,0,0"/>
              </v:shape>
              <v:shape id="Freeform 446"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447"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448"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449"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450"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451"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452"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453"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454"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455"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456"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457"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458"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459"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460"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461"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462"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463"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464"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5"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6"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467"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468"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469"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470"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471"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472"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473"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474"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475"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476"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477"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478"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479"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480"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481"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482"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483"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484"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485"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486"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487"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488"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489"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490"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491"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492"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493"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494"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495"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496"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497"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498"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" path="m,l31,24,72,36r37,15l134,84e" filled="f" strokecolor="white" strokeweight=".35pt">
                <v:path arrowok="t" o:connecttype="custom" o:connectlocs="0,0;4848,3810;11259,5715;17045,8096;20955,13335" o:connectangles="0,0,0,0,0"/>
              </v:shape>
              <v:shape id="Freeform 499"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" path="m24,r6,49l23,110,11,165,,199e" filled="f" strokecolor="white" strokeweight=".35pt">
                <v:path arrowok="t" o:connecttype="custom" o:connectlocs="3556,0;4445,7818;3408,17550;1630,26325;0,31750" o:connectangles="0,0,0,0,0"/>
              </v:shape>
              <v:shape id="Freeform 500"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" path="m14,l5,28,1,60,,82e" filled="f" strokecolor="white" strokeweight=".35pt">
                <v:path arrowok="t" o:connecttype="custom" o:connectlocs="2540,0;907,4337;181,9293;0,12700" o:connectangles="0,0,0,0"/>
              </v:shape>
              <v:shape id="Freeform 501"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" path="m47,l40,58,19,135,,184e" filled="f" strokecolor="white" strokeweight=".35pt">
                <v:path arrowok="t" o:connecttype="custom" o:connectlocs="6985,0;5945,9208;2824,21431;0,29210" o:connectangles="0,0,0,0"/>
              </v:shape>
              <v:shape id="Freeform 502"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" path="m,4l2,20r18,3l37,e" filled="f" strokecolor="white" strokeweight=".35pt">
                <v:path arrowok="t" o:connecttype="custom" o:connectlocs="0,663;309,3313;3089,3810;5715,0" o:connectangles="0,0,0,0"/>
              </v:shape>
              <v:shape id="Freeform 503"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" path="m,113l19,57,36,27,52,e" filled="f" strokecolor="white" strokeweight=".35pt">
                <v:path arrowok="t" o:connecttype="custom" o:connectlocs="0,17780;3016,8969;5715,4248;8255,0" o:connectangles="0,0,0,0"/>
              </v:shape>
              <v:shape id="Freeform 504"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" path="m,89l8,56,13,27,16,e" filled="f" strokecolor="white" strokeweight=".35pt">
                <v:path arrowok="t" o:connecttype="custom" o:connectlocs="0,13970;1270,8790;2064,4238;2540,0" o:connectangles="0,0,0,0"/>
              </v:shape>
              <v:shape id="Freeform 505"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" path="m,105l8,72,20,34,36,e" filled="f" strokecolor="white" strokeweight=".35pt">
                <v:path arrowok="t" o:connecttype="custom" o:connectlocs="0,17145;1270,11757;3175,5552;5715,0" o:connectangles="0,0,0,0"/>
              </v:shape>
              <v:shape id="Freeform 506"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" path="m,107l15,68,22,27,28,e" filled="f" strokecolor="white" strokeweight=".35pt">
                <v:path arrowok="t" o:connecttype="custom" o:connectlocs="0,16510;2381,10492;3493,4166;4445,0" o:connectangles="0,0,0,0"/>
              </v:shape>
              <v:shape id="Freeform 507"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" path="m,93l26,62,53,41,60,e" filled="f" strokecolor="white" strokeweight=".35pt">
                <v:path arrowok="t" o:connecttype="custom" o:connectlocs="0,15240;4128,10160;8414,6719;9525,0" o:connectangles="0,0,0,0"/>
              </v:shape>
              <v:shape id="Freeform 508"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09"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10"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511"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512"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513"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514"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515"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516"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517"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518"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519"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520"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521"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522"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523"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524"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525"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526"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527"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528"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529"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530"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531"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532"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533"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534"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535"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536"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537"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538"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" path="m34,162l61,118,67,64,43,19,18,4,,,,21,20,65r14,47l34,162xe" stroked="f">
                <v:path arrowok="t" o:connecttype="custom" o:connectlocs="5478,25400;9828,18501;10795,10035;6928,2979;6928,2979;2900,627;0,0;0,3293;0,3293;3222,10191;5478,17560;5478,25400;5478,25400" o:connectangles="0,0,0,0,0,0,0,0,0,0,0,0,0"/>
              </v:shape>
              <v:shape id="Freeform 539"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540"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541"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542"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543"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544"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" path="m,25l31,15,103,r86,1e" filled="f" strokecolor="white" strokeweight=".35pt">
                <v:path arrowok="t" o:connecttype="custom" o:connectlocs="0,3810;4895,2286;16265,0;29845,152" o:connectangles="0,0,0,0"/>
              </v:shape>
              <v:shape id="Freeform 545"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" path="m,l41,18,27,35,8,42e" filled="f" strokecolor="white" strokeweight=".35pt">
                <v:path arrowok="t" o:connecttype="custom" o:connectlocs="0,0;6350,2994;4182,5821;1239,6985" o:connectangles="0,0,0,0"/>
              </v:shape>
              <v:shape id="Freeform 546"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" path="m105,l81,11,35,39,,77r11,40e" filled="f" strokecolor="white" strokeweight=".35pt">
                <v:path arrowok="t" o:connecttype="custom" o:connectlocs="16510,0;12736,1731;5503,6138;0,12119;1730,18415" o:connectangles="0,0,0,0,0"/>
              </v:shape>
              <v:shape id="Freeform 547"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548"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549"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550"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" path="m38,15l64,7,104,r23,3l123,15,94,29,35,40,,38,13,27,38,15xe" stroked="f">
                <v:path arrowok="t" o:connecttype="custom" o:connectlocs="6080,2143;10240,1000;16640,0;20320,429;20320,429;19680,2143;15040,4143;5600,5715;5600,5715;0,5429;2080,3858;6080,2143;6080,2143" o:connectangles="0,0,0,0,0,0,0,0,0,0,0,0,0"/>
              </v:shape>
              <v:shape id="Freeform 551"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552"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553"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p>
  <w:p w:rsidR="00B04067" w:rsidRDefault="00B04067">
    <w:pPr>
      <w:pStyle w:val="Kopfzeile"/>
      <w:rPr>
        <w:rFonts w:ascii="MetaNormal-Roman" w:hAnsi="MetaNormal-Roman"/>
        <w:color w:val="004171"/>
        <w:sz w:val="8"/>
      </w:rPr>
    </w:pPr>
    <w:r>
      <w:rPr>
        <w:rFonts w:ascii="MetaNormal-Roman" w:hAnsi="MetaNormal-Roman"/>
        <w:noProof/>
        <w:color w:val="004171"/>
        <w:sz w:val="8"/>
        <w:lang w:eastAsia="de-DE"/>
      </w:rPr>
      <mc:AlternateContent>
        <mc:Choice Requires="wps">
          <w:drawing>
            <wp:anchor distT="0" distB="0" distL="114300" distR="114300" simplePos="0" relativeHeight="251654656" behindDoc="0" locked="1" layoutInCell="1" allowOverlap="1">
              <wp:simplePos x="0" y="0"/>
              <wp:positionH relativeFrom="page">
                <wp:posOffset>5554345</wp:posOffset>
              </wp:positionH>
              <wp:positionV relativeFrom="page">
                <wp:posOffset>1436370</wp:posOffset>
              </wp:positionV>
              <wp:extent cx="899795" cy="71755"/>
              <wp:effectExtent l="1270" t="0" r="3810" b="0"/>
              <wp:wrapNone/>
              <wp:docPr id="3"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1A1BCC" id="Rectangle 559" o:spid="_x0000_s1026" style="position:absolute;margin-left:437.35pt;margin-top:113.1pt;width:70.85pt;height:5.6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" fillcolor="#004171" stroked="f">
              <v:textbox inset="0,0,0,0"/>
              <w10:wrap anchorx="page" anchory="page"/>
              <w10:anchorlock/>
            </v:rect>
          </w:pict>
        </mc:Fallback>
      </mc:AlternateContent>
    </w:r>
    <w:r>
      <w:rPr>
        <w:rFonts w:ascii="MetaNormal-Roman" w:hAnsi="MetaNormal-Roman"/>
        <w:noProof/>
        <w:color w:val="004171"/>
        <w:sz w:val="8"/>
        <w:lang w:eastAsia="de-DE"/>
      </w:rPr>
      <mc:AlternateContent>
        <mc:Choice Requires="wps">
          <w:drawing>
            <wp:anchor distT="0" distB="0" distL="114300" distR="114300" simplePos="0" relativeHeight="251652608" behindDoc="0" locked="1" layoutInCell="1" allowOverlap="1">
              <wp:simplePos x="0" y="0"/>
              <wp:positionH relativeFrom="page">
                <wp:posOffset>889000</wp:posOffset>
              </wp:positionH>
              <wp:positionV relativeFrom="page">
                <wp:posOffset>1437640</wp:posOffset>
              </wp:positionV>
              <wp:extent cx="6732270" cy="0"/>
              <wp:effectExtent l="12700" t="8890" r="8255" b="10160"/>
              <wp:wrapNone/>
              <wp:docPr id="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3227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6C187A" id="Line 558"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" strokecolor="#004171">
              <w10:wrap anchorx="page" anchory="page"/>
              <w10:anchorlock/>
            </v:line>
          </w:pict>
        </mc:Fallback>
      </mc:AlternateContent>
    </w:r>
  </w:p>
  <w:p w:rsidR="00B04067" w:rsidRDefault="00B04067">
    <w:pPr>
      <w:pStyle w:val="Kopfzeile"/>
      <w:rPr>
        <w:rFonts w:ascii="MetaNormal-Roman" w:hAnsi="MetaNormal-Roman"/>
        <w:color w:val="004171"/>
        <w:sz w:val="24"/>
      </w:rPr>
    </w:pPr>
    <w:r>
      <w:rPr>
        <w:rFonts w:ascii="MetaNormal-Roman" w:hAnsi="MetaNormal-Roman"/>
        <w:color w:val="5F7AA2"/>
        <w:sz w:val="24"/>
      </w:rPr>
      <w:t xml:space="preserve">Heidelberg </w:t>
    </w:r>
    <w:r>
      <w:rPr>
        <w:rFonts w:ascii="MetaNormal-Roman" w:hAnsi="MetaNormal-Roman"/>
        <w:color w:val="004171"/>
        <w:spacing w:val="6"/>
        <w:sz w:val="24"/>
      </w:rPr>
      <w:t>University Hospital</w:t>
    </w:r>
  </w:p>
  <w:p w:rsidR="00B04067" w:rsidRDefault="00B04067">
    <w:pPr>
      <w:pStyle w:val="Kopfzeile"/>
      <w:ind w:left="-1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7E5C87"/>
    <w:multiLevelType w:val="hybridMultilevel"/>
    <w:tmpl w:val="EE025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hyphenationZone w:val="425"/>
  <w:drawingGridHorizontalSpacing w:val="57"/>
  <w:drawingGridVerticalSpacing w:val="57"/>
  <w:displayHorizontalDrawingGridEvery w:val="2"/>
  <w:displayVerticalDrawingGridEvery w:val="2"/>
  <w:noPunctuationKerning/>
  <w:characterSpacingControl w:val="doNotCompress"/>
  <w:hdrShapeDefaults>
    <o:shapedefaults v:ext="edit" spidmax="36865" fill="f" fillcolor="white" stroke="f">
      <v:fill color="white" on="f"/>
      <v:stroke on="f"/>
      <v:textbox inset="0,0,0,0"/>
      <o:colormru v:ext="edit" colors="#03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0C52"/>
    <w:rsid w:val="000045FC"/>
    <w:rsid w:val="000109D4"/>
    <w:rsid w:val="000123A3"/>
    <w:rsid w:val="000339EA"/>
    <w:rsid w:val="000340BF"/>
    <w:rsid w:val="00060DEC"/>
    <w:rsid w:val="0007311F"/>
    <w:rsid w:val="000752A0"/>
    <w:rsid w:val="00075A1A"/>
    <w:rsid w:val="000875F2"/>
    <w:rsid w:val="000943D1"/>
    <w:rsid w:val="000A0CC7"/>
    <w:rsid w:val="000B5B55"/>
    <w:rsid w:val="000C0121"/>
    <w:rsid w:val="000C40D4"/>
    <w:rsid w:val="000D4F6A"/>
    <w:rsid w:val="000E19CB"/>
    <w:rsid w:val="000F517D"/>
    <w:rsid w:val="000F7CFC"/>
    <w:rsid w:val="0010331A"/>
    <w:rsid w:val="001514E8"/>
    <w:rsid w:val="001518D9"/>
    <w:rsid w:val="001601BE"/>
    <w:rsid w:val="00175BB5"/>
    <w:rsid w:val="001777E2"/>
    <w:rsid w:val="001B0B8B"/>
    <w:rsid w:val="001D6B59"/>
    <w:rsid w:val="001D7FD1"/>
    <w:rsid w:val="001E148B"/>
    <w:rsid w:val="001E54AB"/>
    <w:rsid w:val="001F0AE5"/>
    <w:rsid w:val="001F3E24"/>
    <w:rsid w:val="001F68BC"/>
    <w:rsid w:val="002039E8"/>
    <w:rsid w:val="00223587"/>
    <w:rsid w:val="00230BFA"/>
    <w:rsid w:val="00261DB9"/>
    <w:rsid w:val="00270A5D"/>
    <w:rsid w:val="00271945"/>
    <w:rsid w:val="00274F35"/>
    <w:rsid w:val="002A3443"/>
    <w:rsid w:val="002F0624"/>
    <w:rsid w:val="002F2066"/>
    <w:rsid w:val="003059D5"/>
    <w:rsid w:val="00313F5E"/>
    <w:rsid w:val="00340348"/>
    <w:rsid w:val="00367FB4"/>
    <w:rsid w:val="003929A5"/>
    <w:rsid w:val="003A0C51"/>
    <w:rsid w:val="003B0DBA"/>
    <w:rsid w:val="003C157C"/>
    <w:rsid w:val="003C5237"/>
    <w:rsid w:val="003C751E"/>
    <w:rsid w:val="003D4B55"/>
    <w:rsid w:val="003D6181"/>
    <w:rsid w:val="003E794E"/>
    <w:rsid w:val="003F6F3C"/>
    <w:rsid w:val="00400DCF"/>
    <w:rsid w:val="00401D5C"/>
    <w:rsid w:val="00403049"/>
    <w:rsid w:val="00412EF9"/>
    <w:rsid w:val="0042747C"/>
    <w:rsid w:val="00427865"/>
    <w:rsid w:val="004457AB"/>
    <w:rsid w:val="0047016F"/>
    <w:rsid w:val="00473C69"/>
    <w:rsid w:val="00493C9D"/>
    <w:rsid w:val="00494F8E"/>
    <w:rsid w:val="0049601B"/>
    <w:rsid w:val="004B46D6"/>
    <w:rsid w:val="004C2C3E"/>
    <w:rsid w:val="004E025C"/>
    <w:rsid w:val="004E17CF"/>
    <w:rsid w:val="00502658"/>
    <w:rsid w:val="00520C24"/>
    <w:rsid w:val="00530D77"/>
    <w:rsid w:val="005371AE"/>
    <w:rsid w:val="00564624"/>
    <w:rsid w:val="00572F7A"/>
    <w:rsid w:val="0058569C"/>
    <w:rsid w:val="0059731C"/>
    <w:rsid w:val="00597D19"/>
    <w:rsid w:val="005A4DEC"/>
    <w:rsid w:val="005A7A62"/>
    <w:rsid w:val="005B1A75"/>
    <w:rsid w:val="005B22D2"/>
    <w:rsid w:val="005B3015"/>
    <w:rsid w:val="005B6B5E"/>
    <w:rsid w:val="005C4370"/>
    <w:rsid w:val="005C693C"/>
    <w:rsid w:val="005D122B"/>
    <w:rsid w:val="005D725A"/>
    <w:rsid w:val="005E3483"/>
    <w:rsid w:val="00611364"/>
    <w:rsid w:val="00623097"/>
    <w:rsid w:val="00643DB9"/>
    <w:rsid w:val="00647900"/>
    <w:rsid w:val="0065002E"/>
    <w:rsid w:val="0065019A"/>
    <w:rsid w:val="006567DC"/>
    <w:rsid w:val="006577B1"/>
    <w:rsid w:val="006741C9"/>
    <w:rsid w:val="00680459"/>
    <w:rsid w:val="0068260E"/>
    <w:rsid w:val="006E3889"/>
    <w:rsid w:val="006E51C4"/>
    <w:rsid w:val="006F735A"/>
    <w:rsid w:val="00715283"/>
    <w:rsid w:val="007351E0"/>
    <w:rsid w:val="007555F4"/>
    <w:rsid w:val="007719A0"/>
    <w:rsid w:val="007806E5"/>
    <w:rsid w:val="007B3BD7"/>
    <w:rsid w:val="007D6CDC"/>
    <w:rsid w:val="007E0F09"/>
    <w:rsid w:val="00800DFB"/>
    <w:rsid w:val="00812F8D"/>
    <w:rsid w:val="00812FFC"/>
    <w:rsid w:val="00817A31"/>
    <w:rsid w:val="008271A2"/>
    <w:rsid w:val="00832EBC"/>
    <w:rsid w:val="00836CD1"/>
    <w:rsid w:val="0084643C"/>
    <w:rsid w:val="008828E1"/>
    <w:rsid w:val="00886A41"/>
    <w:rsid w:val="008B595E"/>
    <w:rsid w:val="008B5F07"/>
    <w:rsid w:val="008C2541"/>
    <w:rsid w:val="008C6028"/>
    <w:rsid w:val="008D590C"/>
    <w:rsid w:val="008F1C93"/>
    <w:rsid w:val="008F5B58"/>
    <w:rsid w:val="00911AF1"/>
    <w:rsid w:val="0091485B"/>
    <w:rsid w:val="0091654B"/>
    <w:rsid w:val="00921D4A"/>
    <w:rsid w:val="00927E55"/>
    <w:rsid w:val="009301F2"/>
    <w:rsid w:val="00935CE2"/>
    <w:rsid w:val="009430AF"/>
    <w:rsid w:val="00943553"/>
    <w:rsid w:val="009565C2"/>
    <w:rsid w:val="00960815"/>
    <w:rsid w:val="00982D2E"/>
    <w:rsid w:val="009A7335"/>
    <w:rsid w:val="009C1D92"/>
    <w:rsid w:val="009D7DD1"/>
    <w:rsid w:val="009E27FF"/>
    <w:rsid w:val="00A056E0"/>
    <w:rsid w:val="00A06C98"/>
    <w:rsid w:val="00A21316"/>
    <w:rsid w:val="00A432AB"/>
    <w:rsid w:val="00A65E1D"/>
    <w:rsid w:val="00A72BF1"/>
    <w:rsid w:val="00A7503F"/>
    <w:rsid w:val="00A86615"/>
    <w:rsid w:val="00A909D6"/>
    <w:rsid w:val="00AA5FE6"/>
    <w:rsid w:val="00AA6AA5"/>
    <w:rsid w:val="00AC2B04"/>
    <w:rsid w:val="00AD2D51"/>
    <w:rsid w:val="00AD365F"/>
    <w:rsid w:val="00AD40B1"/>
    <w:rsid w:val="00AD5C03"/>
    <w:rsid w:val="00B00691"/>
    <w:rsid w:val="00B04067"/>
    <w:rsid w:val="00B114A7"/>
    <w:rsid w:val="00B40C52"/>
    <w:rsid w:val="00B461F2"/>
    <w:rsid w:val="00B92A33"/>
    <w:rsid w:val="00BA789B"/>
    <w:rsid w:val="00BB176F"/>
    <w:rsid w:val="00BB348D"/>
    <w:rsid w:val="00BB49E2"/>
    <w:rsid w:val="00BB6CC8"/>
    <w:rsid w:val="00BE2208"/>
    <w:rsid w:val="00C07189"/>
    <w:rsid w:val="00C34F1D"/>
    <w:rsid w:val="00C3698C"/>
    <w:rsid w:val="00C569D5"/>
    <w:rsid w:val="00C64C8F"/>
    <w:rsid w:val="00C70B11"/>
    <w:rsid w:val="00C75AFA"/>
    <w:rsid w:val="00C83606"/>
    <w:rsid w:val="00C8434F"/>
    <w:rsid w:val="00C91B5F"/>
    <w:rsid w:val="00CB2C71"/>
    <w:rsid w:val="00CC38E4"/>
    <w:rsid w:val="00CC5E1B"/>
    <w:rsid w:val="00CE4379"/>
    <w:rsid w:val="00CF4914"/>
    <w:rsid w:val="00CF5D8D"/>
    <w:rsid w:val="00D011AE"/>
    <w:rsid w:val="00D054C3"/>
    <w:rsid w:val="00D13FDA"/>
    <w:rsid w:val="00D14560"/>
    <w:rsid w:val="00D157E5"/>
    <w:rsid w:val="00D327A2"/>
    <w:rsid w:val="00D5484D"/>
    <w:rsid w:val="00D55EC1"/>
    <w:rsid w:val="00D63AB8"/>
    <w:rsid w:val="00D8312D"/>
    <w:rsid w:val="00D90B6E"/>
    <w:rsid w:val="00DA691C"/>
    <w:rsid w:val="00DD1420"/>
    <w:rsid w:val="00DD5A60"/>
    <w:rsid w:val="00DE122F"/>
    <w:rsid w:val="00DE6838"/>
    <w:rsid w:val="00E32570"/>
    <w:rsid w:val="00E42392"/>
    <w:rsid w:val="00E61035"/>
    <w:rsid w:val="00E63365"/>
    <w:rsid w:val="00E72F41"/>
    <w:rsid w:val="00E72FAB"/>
    <w:rsid w:val="00E83222"/>
    <w:rsid w:val="00EC1D9C"/>
    <w:rsid w:val="00EC3D64"/>
    <w:rsid w:val="00ED20D5"/>
    <w:rsid w:val="00EF643E"/>
    <w:rsid w:val="00F0030F"/>
    <w:rsid w:val="00F018BE"/>
    <w:rsid w:val="00F05EED"/>
    <w:rsid w:val="00F55262"/>
    <w:rsid w:val="00F74B8D"/>
    <w:rsid w:val="00F76BEB"/>
    <w:rsid w:val="00F861AC"/>
    <w:rsid w:val="00FD6CB7"/>
    <w:rsid w:val="00FD6FC3"/>
    <w:rsid w:val="00FD768F"/>
    <w:rsid w:val="00FF3103"/>
    <w:rsid w:val="00FF44BB"/>
    <w:rsid w:val="00FF5C8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fill="f" fillcolor="white" stroke="f">
      <v:fill color="white" on="f"/>
      <v:stroke on="f"/>
      <v:textbox inset="0,0,0,0"/>
      <o:colormru v:ext="edit" colors="#036"/>
    </o:shapedefaults>
    <o:shapelayout v:ext="edit">
      <o:idmap v:ext="edit" data="1"/>
    </o:shapelayout>
  </w:shapeDefaults>
  <w:decimalSymbol w:val=","/>
  <w:listSeparator w:val=";"/>
  <w14:docId w14:val="7540374E"/>
  <w15:docId w15:val="{C2213D35-9753-4ACE-9D4E-E2F2608410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MetaBook-Roman" w:hAnsi="MetaBook-Roman"/>
      <w:lang w:val="de-DE"/>
    </w:rPr>
  </w:style>
  <w:style w:type="paragraph" w:styleId="berschrift1">
    <w:name w:val="heading 1"/>
    <w:basedOn w:val="Standard"/>
    <w:next w:val="Standard"/>
    <w:qFormat/>
    <w:pPr>
      <w:keepNext/>
      <w:outlineLvl w:val="0"/>
    </w:pPr>
    <w:rPr>
      <w:rFonts w:ascii="Arial Narrow" w:hAnsi="Arial Narrow"/>
      <w:sz w:val="16"/>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Seitenzahl">
    <w:name w:val="page number"/>
    <w:basedOn w:val="Absatz-Standardschriftart"/>
  </w:style>
  <w:style w:type="character" w:styleId="Hyperlink">
    <w:name w:val="Hyperlink"/>
    <w:rPr>
      <w:color w:val="0000FF"/>
      <w:u w:val="single"/>
    </w:rPr>
  </w:style>
  <w:style w:type="character" w:styleId="BesuchterLink">
    <w:name w:val="FollowedHyperlink"/>
    <w:rPr>
      <w:color w:val="800080"/>
      <w:u w:val="single"/>
    </w:rPr>
  </w:style>
  <w:style w:type="paragraph" w:styleId="Funotentext">
    <w:name w:val="footnote text"/>
    <w:basedOn w:val="Standard"/>
    <w:link w:val="FunotentextZchn"/>
    <w:uiPriority w:val="99"/>
    <w:unhideWhenUsed/>
    <w:rsid w:val="003C5237"/>
    <w:rPr>
      <w:rFonts w:ascii="Calibri" w:eastAsia="Calibri" w:hAnsi="Calibri"/>
    </w:rPr>
  </w:style>
  <w:style w:type="character" w:customStyle="1" w:styleId="FunotentextZchn">
    <w:name w:val="Fußnotentext Zchn"/>
    <w:link w:val="Funotentext"/>
    <w:uiPriority w:val="99"/>
    <w:rsid w:val="003C5237"/>
    <w:rPr>
      <w:rFonts w:ascii="Calibri" w:eastAsia="Calibri" w:hAnsi="Calibri"/>
      <w:lang w:val="de-DE"/>
    </w:rPr>
  </w:style>
  <w:style w:type="character" w:styleId="Funotenzeichen">
    <w:name w:val="footnote reference"/>
    <w:uiPriority w:val="99"/>
    <w:unhideWhenUsed/>
    <w:rsid w:val="003C5237"/>
    <w:rPr>
      <w:vertAlign w:val="superscript"/>
    </w:rPr>
  </w:style>
  <w:style w:type="character" w:styleId="Kommentarzeichen">
    <w:name w:val="annotation reference"/>
    <w:rsid w:val="00401D5C"/>
    <w:rPr>
      <w:sz w:val="16"/>
      <w:szCs w:val="16"/>
    </w:rPr>
  </w:style>
  <w:style w:type="paragraph" w:styleId="Kommentartext">
    <w:name w:val="annotation text"/>
    <w:basedOn w:val="Standard"/>
    <w:link w:val="KommentartextZchn"/>
    <w:rsid w:val="00401D5C"/>
  </w:style>
  <w:style w:type="character" w:customStyle="1" w:styleId="KommentartextZchn">
    <w:name w:val="Kommentartext Zchn"/>
    <w:link w:val="Kommentartext"/>
    <w:rsid w:val="00401D5C"/>
    <w:rPr>
      <w:rFonts w:ascii="MetaBook-Roman" w:hAnsi="MetaBook-Roman"/>
      <w:lang w:eastAsia="en-US"/>
    </w:rPr>
  </w:style>
  <w:style w:type="paragraph" w:styleId="Kommentarthema">
    <w:name w:val="annotation subject"/>
    <w:basedOn w:val="Kommentartext"/>
    <w:next w:val="Kommentartext"/>
    <w:link w:val="KommentarthemaZchn"/>
    <w:rsid w:val="00401D5C"/>
    <w:rPr>
      <w:b/>
      <w:bCs/>
    </w:rPr>
  </w:style>
  <w:style w:type="character" w:customStyle="1" w:styleId="KommentarthemaZchn">
    <w:name w:val="Kommentarthema Zchn"/>
    <w:link w:val="Kommentarthema"/>
    <w:rsid w:val="00401D5C"/>
    <w:rPr>
      <w:rFonts w:ascii="MetaBook-Roman" w:hAnsi="MetaBook-Roman"/>
      <w:b/>
      <w:bCs/>
      <w:lang w:eastAsia="en-US"/>
    </w:rPr>
  </w:style>
  <w:style w:type="character" w:customStyle="1" w:styleId="NichtaufgelsteErwhnung1">
    <w:name w:val="Nicht aufgelöste Erwähnung1"/>
    <w:uiPriority w:val="99"/>
    <w:semiHidden/>
    <w:unhideWhenUsed/>
    <w:rsid w:val="00836C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ner.suesal@med.uni-heidelberg.de"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christian.morath@med.uni-heidelberg.de" TargetMode="Externa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hristian.morath@med.uni-heidelberg.de"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mailto:caner.suesal@med.uni-heidelberg.d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christian.morath@med.uni-heidelberg.de"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Groups\Sekretariat\03%20Vorlagen\Briefkopf\Wordvorlage%20mit%20Siegel-0200505.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B35EE2-64E2-4F5D-B7AB-1267FB5708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mit Siegel-0200505</Template>
  <TotalTime>0</TotalTime>
  <Pages>6</Pages>
  <Words>2302</Words>
  <Characters>14504</Characters>
  <Application>Microsoft Office Word</Application>
  <DocSecurity>0</DocSecurity>
  <Lines>120</Lines>
  <Paragraphs>33</Paragraphs>
  <ScaleCrop>false</ScaleCrop>
  <HeadingPairs>
    <vt:vector size="2" baseType="variant">
      <vt:variant>
        <vt:lpstr>Titel</vt:lpstr>
      </vt:variant>
      <vt:variant>
        <vt:i4>1</vt:i4>
      </vt:variant>
    </vt:vector>
  </HeadingPairs>
  <TitlesOfParts>
    <vt:vector size="1" baseType="lpstr">
      <vt:lpstr>Wordvorlage mit Siegel</vt:lpstr>
    </vt:vector>
  </TitlesOfParts>
  <Company>Universitätsklinikum Heidelberg</Company>
  <LinksUpToDate>false</LinksUpToDate>
  <CharactersWithSpaces>16773</CharactersWithSpaces>
  <SharedDoc>false</SharedDoc>
  <HLinks>
    <vt:vector size="18" baseType="variant">
      <vt:variant>
        <vt:i4>3080281</vt:i4>
      </vt:variant>
      <vt:variant>
        <vt:i4>0</vt:i4>
      </vt:variant>
      <vt:variant>
        <vt:i4>0</vt:i4>
      </vt:variant>
      <vt:variant>
        <vt:i4>5</vt:i4>
      </vt:variant>
      <vt:variant>
        <vt:lpwstr>mailto:christian.morath@med.uni-heidelberg.de</vt:lpwstr>
      </vt:variant>
      <vt:variant>
        <vt:lpwstr/>
      </vt:variant>
      <vt:variant>
        <vt:i4>3080281</vt:i4>
      </vt:variant>
      <vt:variant>
        <vt:i4>3</vt:i4>
      </vt:variant>
      <vt:variant>
        <vt:i4>0</vt:i4>
      </vt:variant>
      <vt:variant>
        <vt:i4>5</vt:i4>
      </vt:variant>
      <vt:variant>
        <vt:lpwstr>mailto:christian.morath@med.uni-heidelberg.de</vt:lpwstr>
      </vt:variant>
      <vt:variant>
        <vt:lpwstr/>
      </vt:variant>
      <vt:variant>
        <vt:i4>2687045</vt:i4>
      </vt:variant>
      <vt:variant>
        <vt:i4>0</vt:i4>
      </vt:variant>
      <vt:variant>
        <vt:i4>0</vt:i4>
      </vt:variant>
      <vt:variant>
        <vt:i4>5</vt:i4>
      </vt:variant>
      <vt:variant>
        <vt:lpwstr>mailto:caner.suesal@med.uni-heidelberg.de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Wordvorlage mit Siegel</dc:title>
  <dc:subject>UniversitätsKlinikum Heidelberg</dc:subject>
  <dc:creator>Anke Schwarz</dc:creator>
  <cp:keywords>Version 2</cp:keywords>
  <dc:description>für normles Druckerpapier vorgesehen und für Farblaserdrucker optimiert</dc:description>
  <cp:lastModifiedBy>Süsal, Caner</cp:lastModifiedBy>
  <cp:revision>3</cp:revision>
  <cp:lastPrinted>2021-02-08T10:44:00Z</cp:lastPrinted>
  <dcterms:created xsi:type="dcterms:W3CDTF">2021-02-11T11:15:00Z</dcterms:created>
  <dcterms:modified xsi:type="dcterms:W3CDTF">2021-02-11T12:47:00Z</dcterms:modified>
  <cp:category>Dokumentenvorlage</cp:category>
</cp:coreProperties>
</file>